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ED78C1">
        <w:fldChar w:fldCharType="begin"/>
      </w:r>
      <w:r w:rsidR="00ED78C1">
        <w:instrText>DOCVARIABLE "SP_FUNC: GetFixingSign (CONTEXT)" \* MERGEFORMAT</w:instrText>
      </w:r>
      <w:r w:rsidR="00ED78C1">
        <w:fldChar w:fldCharType="separate"/>
      </w:r>
      <w:r w:rsidR="00B71C93">
        <w:rPr>
          <w:b/>
          <w:sz w:val="22"/>
          <w:szCs w:val="22"/>
        </w:rPr>
        <w:t xml:space="preserve"> </w:t>
      </w:r>
      <w:r w:rsidR="00ED78C1">
        <w:rPr>
          <w:b/>
          <w:sz w:val="22"/>
          <w:szCs w:val="22"/>
        </w:rPr>
        <w:fldChar w:fldCharType="end"/>
      </w:r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D267A9" w:rsidRPr="0045600C" w:rsidRDefault="00D267A9" w:rsidP="00D267A9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CA598B" w:rsidRPr="00B32B94" w:rsidRDefault="00CA598B" w:rsidP="00A96165">
      <w:pPr>
        <w:widowControl/>
        <w:shd w:val="clear" w:color="auto" w:fill="FFFFFF"/>
        <w:ind w:firstLine="680"/>
        <w:jc w:val="both"/>
        <w:rPr>
          <w:sz w:val="23"/>
          <w:szCs w:val="23"/>
        </w:rPr>
      </w:pPr>
    </w:p>
    <w:p w:rsidR="00CA598B" w:rsidRPr="00B32B94" w:rsidRDefault="00CA598B" w:rsidP="00B15499">
      <w:pPr>
        <w:pStyle w:val="10"/>
        <w:numPr>
          <w:ilvl w:val="0"/>
          <w:numId w:val="28"/>
        </w:numPr>
        <w:rPr>
          <w:sz w:val="23"/>
          <w:szCs w:val="23"/>
        </w:rPr>
      </w:pPr>
      <w:r w:rsidRPr="00B32B94">
        <w:rPr>
          <w:sz w:val="23"/>
          <w:szCs w:val="23"/>
        </w:rPr>
        <w:t>ОБЩИЕ ПОЛОЖЕНИЯ</w:t>
      </w:r>
    </w:p>
    <w:p w:rsidR="00324EB6" w:rsidRPr="00AB0C76" w:rsidRDefault="00CA598B" w:rsidP="00AB0C76">
      <w:pPr>
        <w:pStyle w:val="2"/>
        <w:numPr>
          <w:ilvl w:val="1"/>
          <w:numId w:val="28"/>
        </w:numPr>
        <w:rPr>
          <w:b/>
        </w:rPr>
      </w:pPr>
      <w:r w:rsidRPr="00AB0C76">
        <w:rPr>
          <w:b/>
        </w:rPr>
        <w:t xml:space="preserve">Арендодатель обязуется предоставить, а Арендатор обязуется принять в аренду </w:t>
      </w:r>
      <w:r w:rsidR="00ED78C1">
        <w:fldChar w:fldCharType="begin"/>
      </w:r>
      <w:r w:rsidR="00ED78C1">
        <w:instrText xml:space="preserve">DOCVARIABLE "SP_FUNC:GetVivodOjectov(CONTEXT)"  \* MERGEFORMAT </w:instrText>
      </w:r>
      <w:r w:rsidR="00ED78C1">
        <w:fldChar w:fldCharType="separate"/>
      </w:r>
      <w:r w:rsidR="00B71C93" w:rsidRPr="00AB0C76">
        <w:t xml:space="preserve"> земельный участок (далее - Объект) из земель населённых пунктов с кадастровым номером </w:t>
      </w:r>
      <w:r w:rsidR="00B71C93" w:rsidRPr="00AB0C76">
        <w:rPr>
          <w:b/>
        </w:rPr>
        <w:t>74:25:</w:t>
      </w:r>
      <w:r w:rsidR="0088005D" w:rsidRPr="00AB0C76">
        <w:rPr>
          <w:b/>
        </w:rPr>
        <w:t xml:space="preserve"> </w:t>
      </w:r>
      <w:r w:rsidR="0088005D" w:rsidRPr="00AB0C76">
        <w:t>_________________   площадью _______</w:t>
      </w:r>
      <w:r w:rsidR="00B71C93" w:rsidRPr="00AB0C76">
        <w:t xml:space="preserve"> кв. м., расположенный по адресному ориентиру: Челябинская область, г. Златоу</w:t>
      </w:r>
      <w:r w:rsidR="00BF7C23" w:rsidRPr="00AB0C76">
        <w:t xml:space="preserve">ст, </w:t>
      </w:r>
      <w:r w:rsidR="0088005D" w:rsidRPr="00AB0C76">
        <w:t>_____________________________________________________________________________________</w:t>
      </w:r>
      <w:r w:rsidR="00B71C93" w:rsidRPr="00AB0C76">
        <w:t xml:space="preserve">. </w:t>
      </w:r>
      <w:r w:rsidR="004744F0" w:rsidRPr="00AB0C76">
        <w:rPr>
          <w:b/>
          <w:color w:val="215868" w:themeColor="accent5" w:themeShade="80"/>
        </w:rPr>
        <w:t>В</w:t>
      </w:r>
      <w:r w:rsidR="00B71C93" w:rsidRPr="00AB0C76">
        <w:rPr>
          <w:b/>
          <w:color w:val="215868" w:themeColor="accent5" w:themeShade="80"/>
        </w:rPr>
        <w:t>ид</w:t>
      </w:r>
      <w:r w:rsidR="004744F0" w:rsidRPr="00AB0C76">
        <w:rPr>
          <w:b/>
          <w:color w:val="215868" w:themeColor="accent5" w:themeShade="80"/>
        </w:rPr>
        <w:t xml:space="preserve"> разрешенного </w:t>
      </w:r>
      <w:r w:rsidR="00B71C93" w:rsidRPr="00AB0C76">
        <w:rPr>
          <w:b/>
          <w:color w:val="215868" w:themeColor="accent5" w:themeShade="80"/>
        </w:rPr>
        <w:t>использования</w:t>
      </w:r>
      <w:r w:rsidR="00B71C93" w:rsidRPr="00AB0C76">
        <w:rPr>
          <w:b/>
        </w:rPr>
        <w:t xml:space="preserve"> земельного участка:</w:t>
      </w:r>
      <w:r w:rsidR="00A14CD1" w:rsidRPr="00AB0C76">
        <w:rPr>
          <w:b/>
        </w:rPr>
        <w:t xml:space="preserve"> </w:t>
      </w:r>
      <w:r w:rsidR="0088005D" w:rsidRPr="00AB0C76">
        <w:t>_</w:t>
      </w:r>
      <w:r w:rsidR="00AB0C76" w:rsidRPr="00AB0C76">
        <w:t>____________________________</w:t>
      </w:r>
      <w:r w:rsidR="0088005D" w:rsidRPr="00AB0C76">
        <w:t>__</w:t>
      </w:r>
      <w:r w:rsidR="00A14CD1" w:rsidRPr="00AB0C76">
        <w:t xml:space="preserve"> (вид указанный в ЕГРН), целевое использование: </w:t>
      </w:r>
      <w:r w:rsidR="00B71C93" w:rsidRPr="00AB0C76">
        <w:t xml:space="preserve"> </w:t>
      </w:r>
      <w:r w:rsidR="0088005D" w:rsidRPr="00AB0C76">
        <w:t>___</w:t>
      </w:r>
      <w:r w:rsidR="00AB0C76" w:rsidRPr="00AB0C76">
        <w:t>_________________</w:t>
      </w:r>
      <w:r w:rsidR="0088005D" w:rsidRPr="00AB0C76">
        <w:t>____________________</w:t>
      </w:r>
      <w:r w:rsidR="00B71C93" w:rsidRPr="00AB0C76">
        <w:t>.</w:t>
      </w:r>
      <w:r w:rsidR="00ED78C1">
        <w:fldChar w:fldCharType="end"/>
      </w:r>
    </w:p>
    <w:p w:rsidR="00CA598B" w:rsidRPr="00AB0C76" w:rsidRDefault="004744F0" w:rsidP="00AB0C76">
      <w:pPr>
        <w:pStyle w:val="2"/>
        <w:numPr>
          <w:ilvl w:val="1"/>
          <w:numId w:val="28"/>
        </w:numPr>
      </w:pPr>
      <w:r w:rsidRPr="00AB0C76">
        <w:t>Настоящий Договор заключается на основании Протокола о результатах электронного аукциона на право заключения договора аренды земельного участка в размере ежегодной арендной платы от ______________</w:t>
      </w:r>
      <w:r w:rsidR="00CA598B" w:rsidRPr="00AB0C76">
        <w:t>.</w:t>
      </w:r>
    </w:p>
    <w:p w:rsidR="00CA598B" w:rsidRPr="00AB0C76" w:rsidRDefault="00CA598B" w:rsidP="00AB0C76">
      <w:pPr>
        <w:pStyle w:val="2"/>
        <w:numPr>
          <w:ilvl w:val="1"/>
          <w:numId w:val="28"/>
        </w:numPr>
      </w:pPr>
      <w:r w:rsidRPr="00AB0C76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Default="00015F21" w:rsidP="00AB0C76">
      <w:pPr>
        <w:pStyle w:val="2"/>
        <w:numPr>
          <w:ilvl w:val="1"/>
          <w:numId w:val="28"/>
        </w:numPr>
      </w:pPr>
      <w:r w:rsidRPr="00AB0C76">
        <w:t xml:space="preserve"> </w:t>
      </w:r>
      <w:r w:rsidR="00CA598B" w:rsidRPr="00AB0C76">
        <w:t>Настоящий договор действует сроком</w:t>
      </w:r>
      <w:r w:rsidRPr="00AB0C76">
        <w:t xml:space="preserve"> _______</w:t>
      </w:r>
      <w:r w:rsidR="00CA598B" w:rsidRPr="00AB0C76">
        <w:t xml:space="preserve"> </w:t>
      </w:r>
      <w:r w:rsidR="00ED78C1">
        <w:fldChar w:fldCharType="begin"/>
      </w:r>
      <w:r w:rsidR="00ED78C1">
        <w:instrText xml:space="preserve">DOCVARIABLE "SP_FUNC: GetEndDateMovesetDoc (CONTEXT)" \* MERGEFORMAT </w:instrText>
      </w:r>
      <w:r w:rsidR="00ED78C1">
        <w:fldChar w:fldCharType="separate"/>
      </w:r>
      <w:r w:rsidR="00B71C93" w:rsidRPr="00AB0C76">
        <w:t xml:space="preserve"> лет</w:t>
      </w:r>
      <w:r w:rsidR="00ED78C1">
        <w:fldChar w:fldCharType="end"/>
      </w:r>
      <w:r w:rsidR="00FE2626" w:rsidRPr="00AB0C76">
        <w:t>.</w:t>
      </w:r>
      <w:r w:rsidR="00FE32DD" w:rsidRPr="00AB0C76">
        <w:t xml:space="preserve"> </w:t>
      </w:r>
    </w:p>
    <w:p w:rsidR="00C707EC" w:rsidRPr="00AB0C76" w:rsidRDefault="00C707EC" w:rsidP="00AB0C76">
      <w:pPr>
        <w:pStyle w:val="2"/>
        <w:numPr>
          <w:ilvl w:val="1"/>
          <w:numId w:val="28"/>
        </w:num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</w:t>
      </w:r>
      <w:r w:rsidRPr="00B64BAF">
        <w:rPr>
          <w:color w:val="000000"/>
          <w:sz w:val="23"/>
          <w:szCs w:val="23"/>
        </w:rPr>
        <w:t xml:space="preserve">аренды в части начисления арендной платы применяются с </w:t>
      </w:r>
      <w:r>
        <w:rPr>
          <w:b/>
          <w:color w:val="000000"/>
          <w:sz w:val="23"/>
          <w:szCs w:val="23"/>
        </w:rPr>
        <w:t>момента подписания настоящего Договора.</w:t>
      </w:r>
    </w:p>
    <w:p w:rsidR="00CA598B" w:rsidRPr="00AB0C76" w:rsidRDefault="00015F21" w:rsidP="00AB0C76">
      <w:pPr>
        <w:pStyle w:val="2"/>
        <w:numPr>
          <w:ilvl w:val="1"/>
          <w:numId w:val="28"/>
        </w:numPr>
      </w:pPr>
      <w:r w:rsidRPr="00AB0C76">
        <w:t xml:space="preserve"> </w:t>
      </w:r>
      <w:r w:rsidR="00CA598B" w:rsidRPr="00C707EC">
        <w:rPr>
          <w:b/>
        </w:rPr>
        <w:t>Договор</w:t>
      </w:r>
      <w:r w:rsidR="00FE32DD" w:rsidRPr="00C707EC">
        <w:rPr>
          <w:b/>
        </w:rPr>
        <w:t xml:space="preserve"> </w:t>
      </w:r>
      <w:r w:rsidR="00CA598B" w:rsidRPr="00C707EC">
        <w:rPr>
          <w:b/>
        </w:rPr>
        <w:t>не может быть</w:t>
      </w:r>
      <w:r w:rsidR="00DC7A5F" w:rsidRPr="00C707EC">
        <w:rPr>
          <w:b/>
        </w:rPr>
        <w:t xml:space="preserve"> </w:t>
      </w:r>
      <w:r w:rsidR="00CA598B" w:rsidRPr="00C707EC">
        <w:rPr>
          <w:b/>
        </w:rPr>
        <w:t>возобновлен на неопределенный срок</w:t>
      </w:r>
      <w:r w:rsidR="009523A9" w:rsidRPr="00AB0C76">
        <w:t>.</w:t>
      </w:r>
    </w:p>
    <w:p w:rsidR="00FE2626" w:rsidRPr="00B32B94" w:rsidRDefault="00B15499" w:rsidP="00015F21">
      <w:pPr>
        <w:pStyle w:val="10"/>
        <w:rPr>
          <w:sz w:val="23"/>
          <w:szCs w:val="23"/>
        </w:rPr>
      </w:pPr>
      <w:r w:rsidRPr="00B32B94">
        <w:rPr>
          <w:sz w:val="23"/>
          <w:szCs w:val="23"/>
        </w:rPr>
        <w:t xml:space="preserve">2. </w:t>
      </w:r>
      <w:r w:rsidR="00FE2626" w:rsidRPr="00B32B94">
        <w:rPr>
          <w:sz w:val="23"/>
          <w:szCs w:val="23"/>
        </w:rPr>
        <w:t>ПЛАТЕЖИ И РАСЧЕТЫ ПО ДОГОВОРУ</w:t>
      </w:r>
    </w:p>
    <w:p w:rsidR="00986840" w:rsidRPr="00B32B94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B32B94">
        <w:rPr>
          <w:sz w:val="23"/>
          <w:szCs w:val="23"/>
        </w:rPr>
        <w:t>2.1. Размер ежегодной арендной платы за Объект определен по ре</w:t>
      </w:r>
      <w:r w:rsidR="002C5413" w:rsidRPr="00B32B94">
        <w:rPr>
          <w:sz w:val="23"/>
          <w:szCs w:val="23"/>
        </w:rPr>
        <w:t xml:space="preserve">зультатам аукциона и составляет </w:t>
      </w:r>
      <w:r w:rsidR="00015F21" w:rsidRPr="00B32B94">
        <w:rPr>
          <w:b/>
          <w:sz w:val="23"/>
          <w:szCs w:val="23"/>
        </w:rPr>
        <w:t>______ (___________________________</w:t>
      </w:r>
      <w:r w:rsidR="00BF7C23" w:rsidRPr="00B32B94">
        <w:rPr>
          <w:b/>
          <w:sz w:val="23"/>
          <w:szCs w:val="23"/>
        </w:rPr>
        <w:t>)</w:t>
      </w:r>
      <w:r w:rsidRPr="00B32B94">
        <w:rPr>
          <w:b/>
          <w:sz w:val="23"/>
          <w:szCs w:val="23"/>
        </w:rPr>
        <w:t>рублей</w:t>
      </w:r>
      <w:r w:rsidRPr="00B32B94">
        <w:rPr>
          <w:sz w:val="23"/>
          <w:szCs w:val="23"/>
        </w:rPr>
        <w:t>.</w:t>
      </w:r>
    </w:p>
    <w:p w:rsidR="00986840" w:rsidRPr="00B32B94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B32B94">
        <w:rPr>
          <w:sz w:val="23"/>
          <w:szCs w:val="23"/>
        </w:rPr>
        <w:t>2.2.</w:t>
      </w:r>
      <w:r w:rsidRPr="00B32B94">
        <w:rPr>
          <w:sz w:val="23"/>
          <w:szCs w:val="23"/>
        </w:rPr>
        <w:tab/>
        <w:t xml:space="preserve">Сумма задатка в размере </w:t>
      </w:r>
      <w:r w:rsidR="00015F21" w:rsidRPr="00B32B94">
        <w:rPr>
          <w:b/>
          <w:sz w:val="23"/>
          <w:szCs w:val="23"/>
        </w:rPr>
        <w:t>_______</w:t>
      </w:r>
      <w:r w:rsidR="00BF7C23" w:rsidRPr="00B32B94">
        <w:rPr>
          <w:b/>
          <w:sz w:val="23"/>
          <w:szCs w:val="23"/>
        </w:rPr>
        <w:t>(</w:t>
      </w:r>
      <w:r w:rsidR="00015F21" w:rsidRPr="00B32B94">
        <w:rPr>
          <w:b/>
          <w:sz w:val="23"/>
          <w:szCs w:val="23"/>
        </w:rPr>
        <w:t>______________________________</w:t>
      </w:r>
      <w:r w:rsidR="00BF7C23" w:rsidRPr="00B32B94">
        <w:rPr>
          <w:b/>
          <w:sz w:val="23"/>
          <w:szCs w:val="23"/>
        </w:rPr>
        <w:t>)</w:t>
      </w:r>
      <w:r w:rsidRPr="00B32B94">
        <w:rPr>
          <w:sz w:val="23"/>
          <w:szCs w:val="23"/>
        </w:rPr>
        <w:t>рублей, внесенная Арендатором для участия в аукционе, включается в общий размер арендной платы.</w:t>
      </w:r>
    </w:p>
    <w:p w:rsidR="00986840" w:rsidRPr="00B32B94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B32B94">
        <w:rPr>
          <w:sz w:val="23"/>
          <w:szCs w:val="23"/>
        </w:rPr>
        <w:t>2.3.</w:t>
      </w:r>
      <w:r w:rsidRPr="00B32B94">
        <w:rPr>
          <w:sz w:val="23"/>
          <w:szCs w:val="23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B32B94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B32B94">
        <w:rPr>
          <w:sz w:val="23"/>
          <w:szCs w:val="23"/>
        </w:rPr>
        <w:t>2.4.</w:t>
      </w:r>
      <w:r w:rsidRPr="00B32B94">
        <w:rPr>
          <w:sz w:val="23"/>
          <w:szCs w:val="23"/>
        </w:rPr>
        <w:tab/>
        <w:t xml:space="preserve">Сумма </w:t>
      </w:r>
      <w:r w:rsidR="00BF7C23" w:rsidRPr="00B32B94">
        <w:rPr>
          <w:sz w:val="23"/>
          <w:szCs w:val="23"/>
        </w:rPr>
        <w:t>внесенного задатка составляет</w:t>
      </w:r>
      <w:r w:rsidR="00015F21" w:rsidRPr="00B32B94">
        <w:rPr>
          <w:sz w:val="23"/>
          <w:szCs w:val="23"/>
        </w:rPr>
        <w:t>__________</w:t>
      </w:r>
      <w:r w:rsidR="00BF7C23" w:rsidRPr="00B32B94">
        <w:rPr>
          <w:b/>
          <w:sz w:val="23"/>
          <w:szCs w:val="23"/>
        </w:rPr>
        <w:t xml:space="preserve"> (</w:t>
      </w:r>
      <w:r w:rsidR="004744F0">
        <w:rPr>
          <w:b/>
          <w:sz w:val="23"/>
          <w:szCs w:val="23"/>
        </w:rPr>
        <w:t>_____________________</w:t>
      </w:r>
      <w:r w:rsidR="00015F21" w:rsidRPr="00B32B94">
        <w:rPr>
          <w:b/>
          <w:sz w:val="23"/>
          <w:szCs w:val="23"/>
        </w:rPr>
        <w:t>________</w:t>
      </w:r>
      <w:r w:rsidR="00BF7C23" w:rsidRPr="00B32B94">
        <w:rPr>
          <w:b/>
          <w:sz w:val="23"/>
          <w:szCs w:val="23"/>
        </w:rPr>
        <w:t>)</w:t>
      </w:r>
      <w:r w:rsidRPr="00B32B94">
        <w:rPr>
          <w:sz w:val="23"/>
          <w:szCs w:val="23"/>
        </w:rPr>
        <w:t>рублей. Перечисление ост</w:t>
      </w:r>
      <w:r w:rsidR="00BF7C23" w:rsidRPr="00B32B94">
        <w:rPr>
          <w:sz w:val="23"/>
          <w:szCs w:val="23"/>
        </w:rPr>
        <w:t xml:space="preserve">авшейся </w:t>
      </w:r>
      <w:r w:rsidR="00015F21" w:rsidRPr="00B32B94">
        <w:rPr>
          <w:sz w:val="23"/>
          <w:szCs w:val="23"/>
        </w:rPr>
        <w:t>суммы платежа в размере __________________</w:t>
      </w:r>
      <w:r w:rsidRPr="00B32B94">
        <w:rPr>
          <w:sz w:val="23"/>
          <w:szCs w:val="23"/>
        </w:rPr>
        <w:t xml:space="preserve">рублей осуществляется Арендатором в соответствии с условиями </w:t>
      </w:r>
      <w:r w:rsidR="004744F0">
        <w:rPr>
          <w:sz w:val="23"/>
          <w:szCs w:val="23"/>
        </w:rPr>
        <w:t xml:space="preserve">настоящего </w:t>
      </w:r>
      <w:r w:rsidRPr="00B32B94">
        <w:rPr>
          <w:sz w:val="23"/>
          <w:szCs w:val="23"/>
        </w:rPr>
        <w:t>Договора, установленными в п. 2.5. Договора</w:t>
      </w:r>
    </w:p>
    <w:p w:rsidR="00986840" w:rsidRPr="00B32B94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B32B94">
        <w:rPr>
          <w:sz w:val="23"/>
          <w:szCs w:val="23"/>
        </w:rPr>
        <w:t>2.5. Арендная плата вносится Арендатором равными долями, ежемесячно, до 1</w:t>
      </w:r>
      <w:r w:rsidR="004744F0">
        <w:rPr>
          <w:sz w:val="23"/>
          <w:szCs w:val="23"/>
        </w:rPr>
        <w:t>0</w:t>
      </w:r>
      <w:r w:rsidRPr="00B32B94">
        <w:rPr>
          <w:sz w:val="23"/>
          <w:szCs w:val="23"/>
        </w:rPr>
        <w:t xml:space="preserve">-го числа месяца следующего за отчетным путем перечисления  по реквизитам указанным в </w:t>
      </w:r>
      <w:r w:rsidR="004744F0">
        <w:rPr>
          <w:sz w:val="23"/>
          <w:szCs w:val="23"/>
        </w:rPr>
        <w:t>настоящем Д</w:t>
      </w:r>
      <w:r w:rsidRPr="00B32B94">
        <w:rPr>
          <w:sz w:val="23"/>
          <w:szCs w:val="23"/>
        </w:rPr>
        <w:t>оговоре.</w:t>
      </w:r>
    </w:p>
    <w:p w:rsidR="00986840" w:rsidRPr="00B32B94" w:rsidRDefault="00986840" w:rsidP="002C5413">
      <w:pPr>
        <w:pStyle w:val="-"/>
        <w:numPr>
          <w:ilvl w:val="0"/>
          <w:numId w:val="0"/>
        </w:numPr>
        <w:ind w:left="444" w:hangingChars="193" w:hanging="444"/>
        <w:rPr>
          <w:sz w:val="23"/>
          <w:szCs w:val="23"/>
        </w:rPr>
      </w:pPr>
      <w:r w:rsidRPr="00B32B94">
        <w:rPr>
          <w:sz w:val="23"/>
          <w:szCs w:val="23"/>
        </w:rPr>
        <w:lastRenderedPageBreak/>
        <w:t>2.6.</w:t>
      </w:r>
      <w:r w:rsidRPr="00B32B94">
        <w:rPr>
          <w:sz w:val="23"/>
          <w:szCs w:val="23"/>
        </w:rPr>
        <w:tab/>
        <w:t>В случае неверного заполнения платежных документов платеж считается не уплаченным.</w:t>
      </w:r>
    </w:p>
    <w:p w:rsidR="00986840" w:rsidRPr="00B32B94" w:rsidRDefault="00986840" w:rsidP="002C5413">
      <w:pPr>
        <w:pStyle w:val="-"/>
        <w:numPr>
          <w:ilvl w:val="0"/>
          <w:numId w:val="0"/>
        </w:numPr>
        <w:ind w:left="444" w:hangingChars="193" w:hanging="444"/>
        <w:rPr>
          <w:sz w:val="23"/>
          <w:szCs w:val="23"/>
        </w:rPr>
      </w:pPr>
      <w:r w:rsidRPr="00B32B94">
        <w:rPr>
          <w:sz w:val="23"/>
          <w:szCs w:val="23"/>
        </w:rPr>
        <w:t>2.7.</w:t>
      </w:r>
      <w:r w:rsidRPr="00B32B94">
        <w:rPr>
          <w:sz w:val="23"/>
          <w:szCs w:val="23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B32B94" w:rsidRDefault="00986840" w:rsidP="002C5413">
      <w:pPr>
        <w:pStyle w:val="-"/>
        <w:numPr>
          <w:ilvl w:val="0"/>
          <w:numId w:val="0"/>
        </w:numPr>
        <w:ind w:left="444" w:hangingChars="193" w:hanging="444"/>
        <w:rPr>
          <w:sz w:val="23"/>
          <w:szCs w:val="23"/>
        </w:rPr>
      </w:pPr>
      <w:r w:rsidRPr="00B32B94">
        <w:rPr>
          <w:sz w:val="23"/>
          <w:szCs w:val="23"/>
        </w:rPr>
        <w:t>2.8.</w:t>
      </w:r>
      <w:r w:rsidRPr="00B32B94">
        <w:rPr>
          <w:sz w:val="23"/>
          <w:szCs w:val="23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B32B94" w:rsidRDefault="00986840" w:rsidP="002C5413">
      <w:pPr>
        <w:ind w:left="426"/>
        <w:jc w:val="both"/>
        <w:rPr>
          <w:sz w:val="23"/>
          <w:szCs w:val="23"/>
        </w:rPr>
      </w:pPr>
      <w:r w:rsidRPr="00B32B94">
        <w:rPr>
          <w:sz w:val="23"/>
          <w:szCs w:val="23"/>
        </w:rPr>
        <w:t>- в счет погашения задолженности по арендной плате по настоящему Договору;</w:t>
      </w:r>
    </w:p>
    <w:p w:rsidR="00986840" w:rsidRPr="00B32B94" w:rsidRDefault="00986840" w:rsidP="002C5413">
      <w:pPr>
        <w:ind w:left="426"/>
        <w:jc w:val="both"/>
        <w:rPr>
          <w:sz w:val="23"/>
          <w:szCs w:val="23"/>
        </w:rPr>
      </w:pPr>
      <w:r w:rsidRPr="00B32B94">
        <w:rPr>
          <w:sz w:val="23"/>
          <w:szCs w:val="23"/>
        </w:rPr>
        <w:t>- в счет погашения задолженности по пени (штрафу) по настоящему Договору;</w:t>
      </w:r>
    </w:p>
    <w:p w:rsidR="00986840" w:rsidRPr="00B32B94" w:rsidRDefault="00986840" w:rsidP="002C5413">
      <w:pPr>
        <w:ind w:left="426"/>
        <w:jc w:val="both"/>
        <w:rPr>
          <w:sz w:val="23"/>
          <w:szCs w:val="23"/>
        </w:rPr>
      </w:pPr>
      <w:r w:rsidRPr="00B32B94">
        <w:rPr>
          <w:sz w:val="23"/>
          <w:szCs w:val="23"/>
        </w:rPr>
        <w:t>- в счет погашения текущих платежей.</w:t>
      </w:r>
    </w:p>
    <w:p w:rsidR="00FE2626" w:rsidRPr="00B32B94" w:rsidRDefault="00986840" w:rsidP="002C5413">
      <w:pPr>
        <w:ind w:left="426" w:hanging="426"/>
        <w:jc w:val="both"/>
        <w:rPr>
          <w:color w:val="000000" w:themeColor="text1"/>
          <w:sz w:val="23"/>
          <w:szCs w:val="23"/>
        </w:rPr>
      </w:pPr>
      <w:r w:rsidRPr="00B32B94">
        <w:rPr>
          <w:sz w:val="23"/>
          <w:szCs w:val="23"/>
        </w:rPr>
        <w:t xml:space="preserve">2.9. Обязательство по внесению арендной платы считается исполненным Арендатором с момента </w:t>
      </w:r>
      <w:r w:rsidRPr="00B32B94">
        <w:rPr>
          <w:color w:val="000000" w:themeColor="text1"/>
          <w:sz w:val="23"/>
          <w:szCs w:val="23"/>
        </w:rPr>
        <w:t>поступления денежных средств на счет, указанный арендодателем</w:t>
      </w:r>
      <w:r w:rsidR="00AE3D68" w:rsidRPr="00B32B94">
        <w:rPr>
          <w:color w:val="000000" w:themeColor="text1"/>
          <w:sz w:val="23"/>
          <w:szCs w:val="23"/>
        </w:rPr>
        <w:t>.</w:t>
      </w:r>
    </w:p>
    <w:p w:rsidR="00AE3D68" w:rsidRPr="00B32B94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3"/>
          <w:szCs w:val="23"/>
        </w:rPr>
      </w:pPr>
    </w:p>
    <w:p w:rsidR="002C5413" w:rsidRPr="00B32B94" w:rsidRDefault="00B15499" w:rsidP="00EF399C">
      <w:pPr>
        <w:pStyle w:val="10"/>
        <w:rPr>
          <w:sz w:val="23"/>
          <w:szCs w:val="23"/>
        </w:rPr>
      </w:pPr>
      <w:r w:rsidRPr="00B32B94">
        <w:rPr>
          <w:sz w:val="23"/>
          <w:szCs w:val="23"/>
        </w:rPr>
        <w:t xml:space="preserve">3. </w:t>
      </w:r>
      <w:r w:rsidR="00FE2626" w:rsidRPr="00B32B94">
        <w:rPr>
          <w:sz w:val="23"/>
          <w:szCs w:val="23"/>
        </w:rPr>
        <w:t>ПРАВА СТОРОН</w:t>
      </w:r>
      <w:r w:rsidR="00FE3F3F" w:rsidRPr="00B32B94">
        <w:rPr>
          <w:sz w:val="23"/>
          <w:szCs w:val="23"/>
        </w:rPr>
        <w:t xml:space="preserve"> </w:t>
      </w:r>
    </w:p>
    <w:p w:rsidR="0034720D" w:rsidRPr="00B32B94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3"/>
          <w:szCs w:val="23"/>
        </w:rPr>
      </w:pPr>
    </w:p>
    <w:p w:rsidR="0034720D" w:rsidRPr="00B32B94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3"/>
          <w:szCs w:val="23"/>
        </w:rPr>
      </w:pPr>
    </w:p>
    <w:p w:rsidR="0034720D" w:rsidRPr="00B32B94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3"/>
          <w:szCs w:val="23"/>
        </w:rPr>
      </w:pPr>
    </w:p>
    <w:p w:rsidR="0034720D" w:rsidRPr="00B32B94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3"/>
          <w:szCs w:val="23"/>
        </w:rPr>
      </w:pPr>
    </w:p>
    <w:p w:rsidR="00FE3F3F" w:rsidRPr="00B32B94" w:rsidRDefault="00B15499" w:rsidP="006128BB">
      <w:pPr>
        <w:pStyle w:val="3"/>
        <w:numPr>
          <w:ilvl w:val="1"/>
          <w:numId w:val="32"/>
        </w:numPr>
        <w:ind w:left="567" w:hanging="567"/>
        <w:rPr>
          <w:b/>
          <w:sz w:val="23"/>
          <w:szCs w:val="23"/>
        </w:rPr>
      </w:pPr>
      <w:r w:rsidRPr="00B32B94">
        <w:rPr>
          <w:sz w:val="23"/>
          <w:szCs w:val="23"/>
        </w:rPr>
        <w:t xml:space="preserve"> </w:t>
      </w:r>
      <w:r w:rsidR="00FE3F3F" w:rsidRPr="00B32B94">
        <w:rPr>
          <w:b/>
          <w:sz w:val="23"/>
          <w:szCs w:val="23"/>
        </w:rPr>
        <w:t>Арендодатель имеет право:</w:t>
      </w:r>
    </w:p>
    <w:p w:rsidR="002C5413" w:rsidRPr="00B32B94" w:rsidRDefault="006128BB" w:rsidP="006128BB">
      <w:pPr>
        <w:pStyle w:val="3"/>
        <w:numPr>
          <w:ilvl w:val="2"/>
          <w:numId w:val="37"/>
        </w:numPr>
        <w:ind w:left="567" w:hanging="567"/>
        <w:rPr>
          <w:sz w:val="23"/>
          <w:szCs w:val="23"/>
        </w:rPr>
      </w:pPr>
      <w:r w:rsidRPr="00B32B94">
        <w:rPr>
          <w:sz w:val="23"/>
          <w:szCs w:val="23"/>
        </w:rPr>
        <w:t xml:space="preserve"> </w:t>
      </w:r>
      <w:r w:rsidR="002C5413" w:rsidRPr="00B32B94">
        <w:rPr>
          <w:sz w:val="23"/>
          <w:szCs w:val="23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B32B94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  <w:sz w:val="23"/>
          <w:szCs w:val="23"/>
        </w:rPr>
      </w:pPr>
      <w:r w:rsidRPr="00B32B94">
        <w:rPr>
          <w:sz w:val="23"/>
          <w:szCs w:val="23"/>
        </w:rPr>
        <w:t xml:space="preserve">В целях контроля за использованием земельного участка проводить осмотр (обследование) Объекта в любое </w:t>
      </w:r>
      <w:r w:rsidRPr="00B32B94">
        <w:rPr>
          <w:color w:val="000000" w:themeColor="text1"/>
          <w:sz w:val="23"/>
          <w:szCs w:val="23"/>
        </w:rPr>
        <w:t>удобное для него время в течение установленного рабочего дня</w:t>
      </w:r>
      <w:r w:rsidR="00C867B8" w:rsidRPr="00B32B94">
        <w:rPr>
          <w:color w:val="000000" w:themeColor="text1"/>
          <w:sz w:val="23"/>
          <w:szCs w:val="23"/>
        </w:rPr>
        <w:t xml:space="preserve"> без предварительного уведомления Арендатора.</w:t>
      </w:r>
    </w:p>
    <w:p w:rsidR="006128BB" w:rsidRPr="00B32B94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sz w:val="23"/>
          <w:szCs w:val="23"/>
        </w:rPr>
      </w:pPr>
      <w:r w:rsidRPr="00B32B94">
        <w:rPr>
          <w:b/>
          <w:sz w:val="23"/>
          <w:szCs w:val="23"/>
        </w:rPr>
        <w:t>Арендатор имеет право:</w:t>
      </w:r>
    </w:p>
    <w:p w:rsidR="00C867B8" w:rsidRPr="00B32B94" w:rsidRDefault="00FF4A30" w:rsidP="00AE20DA">
      <w:pPr>
        <w:pStyle w:val="3"/>
        <w:numPr>
          <w:ilvl w:val="2"/>
          <w:numId w:val="37"/>
        </w:numPr>
        <w:ind w:left="567" w:hanging="567"/>
        <w:rPr>
          <w:sz w:val="23"/>
          <w:szCs w:val="23"/>
        </w:rPr>
      </w:pPr>
      <w:r w:rsidRPr="00B32B94">
        <w:rPr>
          <w:sz w:val="23"/>
          <w:szCs w:val="23"/>
        </w:rPr>
        <w:t xml:space="preserve">Использовать Объект на условиях, установленных </w:t>
      </w:r>
      <w:r w:rsidR="004744F0">
        <w:rPr>
          <w:sz w:val="23"/>
          <w:szCs w:val="23"/>
        </w:rPr>
        <w:t xml:space="preserve">настоящим </w:t>
      </w:r>
      <w:r w:rsidRPr="00B32B94">
        <w:rPr>
          <w:sz w:val="23"/>
          <w:szCs w:val="23"/>
        </w:rPr>
        <w:t>Договором</w:t>
      </w:r>
      <w:r w:rsidR="006128BB" w:rsidRPr="00B32B94">
        <w:rPr>
          <w:sz w:val="23"/>
          <w:szCs w:val="23"/>
        </w:rPr>
        <w:t>.</w:t>
      </w:r>
    </w:p>
    <w:p w:rsidR="00AE20DA" w:rsidRPr="00B32B94" w:rsidRDefault="00AE20DA" w:rsidP="00AE20DA">
      <w:pPr>
        <w:pStyle w:val="3"/>
        <w:numPr>
          <w:ilvl w:val="2"/>
          <w:numId w:val="37"/>
        </w:numPr>
        <w:ind w:left="567" w:hanging="567"/>
        <w:rPr>
          <w:b/>
          <w:sz w:val="23"/>
          <w:szCs w:val="23"/>
        </w:rPr>
      </w:pPr>
      <w:r w:rsidRPr="00B32B94">
        <w:rPr>
          <w:sz w:val="23"/>
          <w:szCs w:val="23"/>
        </w:rPr>
        <w:t>Производить</w:t>
      </w:r>
      <w:r w:rsidRPr="00B32B94">
        <w:rPr>
          <w:b/>
          <w:sz w:val="23"/>
          <w:szCs w:val="23"/>
        </w:rPr>
        <w:t xml:space="preserve"> </w:t>
      </w:r>
      <w:r w:rsidRPr="00B32B94">
        <w:rPr>
          <w:sz w:val="23"/>
          <w:szCs w:val="23"/>
        </w:rPr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B32B94" w:rsidRDefault="005001A1" w:rsidP="00AE20DA">
      <w:pPr>
        <w:pStyle w:val="3"/>
        <w:numPr>
          <w:ilvl w:val="2"/>
          <w:numId w:val="37"/>
        </w:numPr>
        <w:ind w:left="567" w:hanging="567"/>
        <w:rPr>
          <w:b/>
          <w:sz w:val="23"/>
          <w:szCs w:val="23"/>
        </w:rPr>
      </w:pPr>
      <w:r w:rsidRPr="00B32B94">
        <w:rPr>
          <w:color w:val="000000"/>
          <w:sz w:val="23"/>
          <w:szCs w:val="23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AE20DA" w:rsidRPr="00B32B94">
        <w:rPr>
          <w:sz w:val="23"/>
          <w:szCs w:val="23"/>
        </w:rPr>
        <w:t>.</w:t>
      </w:r>
    </w:p>
    <w:p w:rsidR="00AE20DA" w:rsidRPr="004744F0" w:rsidRDefault="00AE20DA" w:rsidP="00AB0C76">
      <w:pPr>
        <w:pStyle w:val="2"/>
      </w:pPr>
      <w:r w:rsidRPr="004744F0">
        <w:t>3.3</w:t>
      </w:r>
      <w:r w:rsidRPr="004744F0">
        <w:rPr>
          <w:color w:val="FF0000"/>
        </w:rPr>
        <w:t xml:space="preserve">  </w:t>
      </w:r>
      <w:r w:rsidRPr="004744F0"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Pr="00B32B94" w:rsidRDefault="00AE20DA" w:rsidP="00AE20DA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 w:rsidRPr="00B32B94">
        <w:rPr>
          <w:b/>
          <w:sz w:val="23"/>
          <w:szCs w:val="23"/>
        </w:rPr>
        <w:t xml:space="preserve"> </w:t>
      </w:r>
      <w:r w:rsidR="002C5413" w:rsidRPr="00B32B94">
        <w:rPr>
          <w:color w:val="FF0000"/>
          <w:sz w:val="23"/>
          <w:szCs w:val="23"/>
        </w:rPr>
        <w:t xml:space="preserve"> </w:t>
      </w:r>
    </w:p>
    <w:p w:rsidR="00FE2626" w:rsidRPr="00B32B94" w:rsidRDefault="00B15499" w:rsidP="00E46DD5">
      <w:pPr>
        <w:pStyle w:val="10"/>
        <w:ind w:left="709"/>
        <w:rPr>
          <w:sz w:val="23"/>
          <w:szCs w:val="23"/>
        </w:rPr>
      </w:pPr>
      <w:r w:rsidRPr="00B32B94">
        <w:rPr>
          <w:sz w:val="23"/>
          <w:szCs w:val="23"/>
        </w:rPr>
        <w:t xml:space="preserve">4. </w:t>
      </w:r>
      <w:r w:rsidR="00FE2626" w:rsidRPr="00B32B94">
        <w:rPr>
          <w:sz w:val="23"/>
          <w:szCs w:val="23"/>
        </w:rPr>
        <w:t>ОБЯЗАННОСТИ СТОРОН</w:t>
      </w:r>
    </w:p>
    <w:p w:rsidR="001427DD" w:rsidRPr="004744F0" w:rsidRDefault="001427DD" w:rsidP="00AB0C76">
      <w:pPr>
        <w:pStyle w:val="2"/>
      </w:pPr>
      <w:r w:rsidRPr="004744F0">
        <w:t>4.1</w:t>
      </w:r>
      <w:r w:rsidR="00C55171" w:rsidRPr="004744F0">
        <w:t>.</w:t>
      </w:r>
      <w:r w:rsidRPr="004744F0">
        <w:t xml:space="preserve">     Арендодатель обязуется:</w:t>
      </w:r>
    </w:p>
    <w:p w:rsidR="00E46DD5" w:rsidRPr="004744F0" w:rsidRDefault="001427DD" w:rsidP="00AB0C76">
      <w:pPr>
        <w:pStyle w:val="2"/>
      </w:pPr>
      <w:r w:rsidRPr="004744F0">
        <w:t>4.1.1</w:t>
      </w:r>
      <w:r w:rsidR="00C55171" w:rsidRPr="004744F0">
        <w:t>.</w:t>
      </w:r>
      <w:r w:rsidR="00E46DD5" w:rsidRPr="004744F0">
        <w:t xml:space="preserve"> </w:t>
      </w:r>
      <w:r w:rsidRPr="004744F0">
        <w:t xml:space="preserve"> </w:t>
      </w:r>
      <w:r w:rsidR="00E46DD5" w:rsidRPr="004744F0">
        <w:rPr>
          <w:bCs/>
        </w:rPr>
        <w:t>В</w:t>
      </w:r>
      <w:r w:rsidR="00E46DD5" w:rsidRPr="004744F0">
        <w:t xml:space="preserve"> случае прекращения </w:t>
      </w:r>
      <w:r w:rsidR="004744F0">
        <w:t xml:space="preserve">настоящего </w:t>
      </w:r>
      <w:r w:rsidR="00E46DD5" w:rsidRPr="004744F0">
        <w:t>Договора принять Объект от Арендатора по акту приема-передачи.</w:t>
      </w:r>
    </w:p>
    <w:p w:rsidR="00E46DD5" w:rsidRPr="004744F0" w:rsidRDefault="001427DD" w:rsidP="00AB0C76">
      <w:pPr>
        <w:pStyle w:val="2"/>
      </w:pPr>
      <w:r w:rsidRPr="004744F0">
        <w:t>4.1.2</w:t>
      </w:r>
      <w:r w:rsidR="00C55171" w:rsidRPr="004744F0">
        <w:t xml:space="preserve">. </w:t>
      </w:r>
      <w:r w:rsidRPr="004744F0">
        <w:t xml:space="preserve"> </w:t>
      </w:r>
      <w:r w:rsidR="00C55171" w:rsidRPr="004744F0">
        <w:t>У</w:t>
      </w:r>
      <w:r w:rsidR="00DE1D03" w:rsidRPr="004744F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4744F0" w:rsidRDefault="00503566" w:rsidP="00AB0C76">
      <w:pPr>
        <w:pStyle w:val="2"/>
      </w:pPr>
      <w:r w:rsidRPr="004744F0">
        <w:t xml:space="preserve">4.2.  </w:t>
      </w:r>
      <w:r w:rsidR="00C55171" w:rsidRPr="004744F0">
        <w:t xml:space="preserve"> </w:t>
      </w:r>
      <w:r w:rsidRPr="004744F0">
        <w:t xml:space="preserve"> </w:t>
      </w:r>
      <w:r w:rsidR="00DE1D03" w:rsidRPr="004744F0">
        <w:t>Арендатор обязуется:</w:t>
      </w:r>
    </w:p>
    <w:p w:rsidR="00523521" w:rsidRPr="004744F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 w:rsidRPr="004744F0">
        <w:rPr>
          <w:color w:val="000000"/>
          <w:sz w:val="23"/>
          <w:szCs w:val="23"/>
        </w:rPr>
        <w:t>4.2.1</w:t>
      </w:r>
      <w:r w:rsidR="00E46DD5" w:rsidRPr="004744F0">
        <w:rPr>
          <w:color w:val="000000"/>
          <w:sz w:val="23"/>
          <w:szCs w:val="23"/>
        </w:rPr>
        <w:t>.</w:t>
      </w:r>
      <w:r w:rsidR="00C55171" w:rsidRPr="004744F0">
        <w:rPr>
          <w:color w:val="000000"/>
          <w:sz w:val="23"/>
          <w:szCs w:val="23"/>
        </w:rPr>
        <w:t xml:space="preserve"> </w:t>
      </w:r>
      <w:r w:rsidRPr="004744F0">
        <w:rPr>
          <w:color w:val="000000"/>
          <w:sz w:val="23"/>
          <w:szCs w:val="23"/>
        </w:rPr>
        <w:t xml:space="preserve"> </w:t>
      </w:r>
      <w:r w:rsidR="00523521" w:rsidRPr="004744F0">
        <w:rPr>
          <w:color w:val="000000"/>
          <w:sz w:val="23"/>
          <w:szCs w:val="23"/>
        </w:rPr>
        <w:t>Своевременно до 1</w:t>
      </w:r>
      <w:r w:rsidR="00045D5C" w:rsidRPr="004744F0">
        <w:rPr>
          <w:color w:val="000000"/>
          <w:sz w:val="23"/>
          <w:szCs w:val="23"/>
        </w:rPr>
        <w:t>0</w:t>
      </w:r>
      <w:r w:rsidR="00523521" w:rsidRPr="004744F0">
        <w:rPr>
          <w:color w:val="000000"/>
          <w:sz w:val="23"/>
          <w:szCs w:val="23"/>
        </w:rPr>
        <w:t xml:space="preserve">-го числа </w:t>
      </w:r>
      <w:r w:rsidR="00402B8A" w:rsidRPr="004744F0">
        <w:rPr>
          <w:color w:val="000000"/>
          <w:sz w:val="23"/>
          <w:szCs w:val="23"/>
        </w:rPr>
        <w:t xml:space="preserve">месяца, следующего за отчетным, </w:t>
      </w:r>
      <w:r w:rsidR="00523521" w:rsidRPr="004744F0">
        <w:rPr>
          <w:color w:val="000000"/>
          <w:sz w:val="23"/>
          <w:szCs w:val="23"/>
        </w:rPr>
        <w:t xml:space="preserve"> полностью вносить арендную плату.</w:t>
      </w:r>
    </w:p>
    <w:p w:rsidR="00FF4A30" w:rsidRPr="004744F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 w:rsidRPr="004744F0">
        <w:rPr>
          <w:color w:val="000000" w:themeColor="text1"/>
          <w:sz w:val="23"/>
          <w:szCs w:val="23"/>
        </w:rPr>
        <w:t>4.2.2.</w:t>
      </w:r>
      <w:r w:rsidR="00C55171" w:rsidRPr="004744F0">
        <w:rPr>
          <w:color w:val="000000" w:themeColor="text1"/>
          <w:sz w:val="23"/>
          <w:szCs w:val="23"/>
        </w:rPr>
        <w:t xml:space="preserve"> </w:t>
      </w:r>
      <w:r w:rsidR="00DE1D03" w:rsidRPr="004744F0">
        <w:rPr>
          <w:color w:val="000000" w:themeColor="text1"/>
          <w:sz w:val="23"/>
          <w:szCs w:val="23"/>
        </w:rPr>
        <w:t xml:space="preserve">Использовать </w:t>
      </w:r>
      <w:r w:rsidR="00FF4A30" w:rsidRPr="004744F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4744F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 w:rsidRPr="004744F0">
        <w:rPr>
          <w:sz w:val="23"/>
          <w:szCs w:val="23"/>
        </w:rPr>
        <w:t>4.2.3</w:t>
      </w:r>
      <w:r w:rsidR="00E46DD5" w:rsidRPr="004744F0">
        <w:rPr>
          <w:sz w:val="23"/>
          <w:szCs w:val="23"/>
        </w:rPr>
        <w:t xml:space="preserve"> </w:t>
      </w:r>
      <w:r w:rsidR="00DE1D03" w:rsidRPr="004744F0">
        <w:rPr>
          <w:sz w:val="23"/>
          <w:szCs w:val="23"/>
        </w:rPr>
        <w:t xml:space="preserve">Сохранять межевые, геодезические и другие специальные знаки, установленные на Объекте в </w:t>
      </w:r>
      <w:r w:rsidR="00DE1D03" w:rsidRPr="004744F0">
        <w:rPr>
          <w:color w:val="000000" w:themeColor="text1"/>
          <w:sz w:val="23"/>
          <w:szCs w:val="23"/>
        </w:rPr>
        <w:t>соответствии с законодательством.</w:t>
      </w:r>
    </w:p>
    <w:p w:rsidR="00DE1D03" w:rsidRPr="004744F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 w:rsidRPr="004744F0">
        <w:rPr>
          <w:color w:val="000000" w:themeColor="text1"/>
          <w:sz w:val="23"/>
          <w:szCs w:val="23"/>
        </w:rPr>
        <w:t>4.2.4.</w:t>
      </w:r>
      <w:r w:rsidR="00DE1D03" w:rsidRPr="004744F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4744F0" w:rsidRDefault="002454C0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 w:rsidRPr="004744F0">
        <w:rPr>
          <w:sz w:val="23"/>
          <w:szCs w:val="23"/>
        </w:rPr>
        <w:t>4.2.5.</w:t>
      </w:r>
      <w:r w:rsidR="00DE1D03" w:rsidRPr="004744F0">
        <w:rPr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4744F0" w:rsidRDefault="002454C0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 w:rsidRPr="004744F0">
        <w:rPr>
          <w:sz w:val="23"/>
          <w:szCs w:val="23"/>
        </w:rPr>
        <w:t>4.2.6.</w:t>
      </w:r>
      <w:r w:rsidR="00DE1D03" w:rsidRPr="004744F0">
        <w:rPr>
          <w:sz w:val="23"/>
          <w:szCs w:val="23"/>
        </w:rPr>
        <w:t>Не нарушать права других землепользователей и природопользователей.</w:t>
      </w:r>
    </w:p>
    <w:p w:rsidR="00DE1D03" w:rsidRPr="004744F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 w:rsidRPr="004744F0">
        <w:rPr>
          <w:sz w:val="23"/>
          <w:szCs w:val="23"/>
        </w:rPr>
        <w:t>4.2.7.</w:t>
      </w:r>
      <w:r w:rsidR="00DE1D03" w:rsidRPr="004744F0">
        <w:rPr>
          <w:sz w:val="23"/>
          <w:szCs w:val="23"/>
        </w:rPr>
        <w:t xml:space="preserve">Соблюдать требования, установленные нормативными правовыми актами для эксплуатации </w:t>
      </w:r>
      <w:r w:rsidR="00DE1D03" w:rsidRPr="004744F0">
        <w:rPr>
          <w:sz w:val="23"/>
          <w:szCs w:val="23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4744F0">
        <w:rPr>
          <w:color w:val="000000" w:themeColor="text1"/>
          <w:sz w:val="23"/>
          <w:szCs w:val="23"/>
        </w:rPr>
        <w:t>обслуживанию.</w:t>
      </w:r>
    </w:p>
    <w:p w:rsidR="00FF4A30" w:rsidRPr="00B32B94" w:rsidRDefault="002454C0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>4.2.8.</w:t>
      </w:r>
      <w:r w:rsidR="00DE1D03" w:rsidRPr="00B32B94">
        <w:rPr>
          <w:color w:val="000000" w:themeColor="text1"/>
          <w:sz w:val="23"/>
          <w:szCs w:val="23"/>
        </w:rPr>
        <w:t xml:space="preserve">Обеспечивать </w:t>
      </w:r>
      <w:r w:rsidR="00FF4A30" w:rsidRPr="00B32B94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контроля за его</w:t>
      </w:r>
      <w:r w:rsidR="00FF4A30" w:rsidRPr="00B32B94">
        <w:rPr>
          <w:sz w:val="23"/>
          <w:szCs w:val="23"/>
        </w:rPr>
        <w:t xml:space="preserve"> использованием и проверки соблюдения условий </w:t>
      </w:r>
      <w:r w:rsidR="004744F0">
        <w:rPr>
          <w:sz w:val="23"/>
          <w:szCs w:val="23"/>
        </w:rPr>
        <w:t xml:space="preserve">настоящего </w:t>
      </w:r>
      <w:r w:rsidR="00DE1D03" w:rsidRPr="00B32B94">
        <w:rPr>
          <w:sz w:val="23"/>
          <w:szCs w:val="23"/>
        </w:rPr>
        <w:t>Договора.</w:t>
      </w:r>
    </w:p>
    <w:p w:rsidR="00FF4A30" w:rsidRPr="00B32B94" w:rsidRDefault="002454C0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 w:rsidRPr="00B32B94">
        <w:rPr>
          <w:sz w:val="23"/>
          <w:szCs w:val="23"/>
        </w:rPr>
        <w:t>4.2.9.</w:t>
      </w:r>
      <w:r w:rsidR="00DE1D03" w:rsidRPr="00B32B94">
        <w:rPr>
          <w:sz w:val="23"/>
          <w:szCs w:val="23"/>
        </w:rPr>
        <w:t xml:space="preserve">Если </w:t>
      </w:r>
      <w:r w:rsidR="00FF4A30" w:rsidRPr="00B32B94">
        <w:rPr>
          <w:sz w:val="23"/>
          <w:szCs w:val="23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B32B94">
        <w:rPr>
          <w:sz w:val="23"/>
          <w:szCs w:val="23"/>
        </w:rPr>
        <w:tab/>
      </w:r>
    </w:p>
    <w:p w:rsidR="00FF4A30" w:rsidRPr="00B32B94" w:rsidRDefault="002454C0" w:rsidP="00C55171">
      <w:pPr>
        <w:pStyle w:val="-"/>
        <w:numPr>
          <w:ilvl w:val="0"/>
          <w:numId w:val="0"/>
        </w:numPr>
        <w:ind w:left="567" w:hanging="708"/>
        <w:rPr>
          <w:sz w:val="23"/>
          <w:szCs w:val="23"/>
        </w:rPr>
      </w:pPr>
      <w:r w:rsidRPr="00B32B94">
        <w:rPr>
          <w:sz w:val="23"/>
          <w:szCs w:val="23"/>
        </w:rPr>
        <w:t>4.2.10.</w:t>
      </w:r>
      <w:r w:rsidR="00FF4A30" w:rsidRPr="00B32B94">
        <w:rPr>
          <w:sz w:val="23"/>
          <w:szCs w:val="23"/>
        </w:rPr>
        <w:tab/>
        <w:t>Не размещать на Объекте наружной рекламы (плакатов, стендов, щитов и т.д.)</w:t>
      </w:r>
      <w:r w:rsidR="00AC77EB" w:rsidRPr="00B32B94">
        <w:rPr>
          <w:sz w:val="23"/>
          <w:szCs w:val="23"/>
        </w:rPr>
        <w:t>.</w:t>
      </w:r>
      <w:r w:rsidR="00FF4A30" w:rsidRPr="00B32B94">
        <w:rPr>
          <w:sz w:val="23"/>
          <w:szCs w:val="23"/>
        </w:rPr>
        <w:t xml:space="preserve"> </w:t>
      </w:r>
    </w:p>
    <w:p w:rsidR="005001A1" w:rsidRPr="00B32B94" w:rsidRDefault="005001A1" w:rsidP="00C55171">
      <w:pPr>
        <w:pStyle w:val="-"/>
        <w:numPr>
          <w:ilvl w:val="0"/>
          <w:numId w:val="0"/>
        </w:numPr>
        <w:ind w:left="567" w:hanging="708"/>
        <w:rPr>
          <w:sz w:val="23"/>
          <w:szCs w:val="23"/>
        </w:rPr>
      </w:pPr>
      <w:r w:rsidRPr="00B32B94">
        <w:rPr>
          <w:sz w:val="23"/>
          <w:szCs w:val="23"/>
        </w:rPr>
        <w:t xml:space="preserve">4.2.11. 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4744F0">
        <w:rPr>
          <w:sz w:val="23"/>
          <w:szCs w:val="23"/>
        </w:rPr>
        <w:t xml:space="preserve">настоящего </w:t>
      </w:r>
      <w:r w:rsidRPr="00B32B94">
        <w:rPr>
          <w:sz w:val="23"/>
          <w:szCs w:val="23"/>
        </w:rPr>
        <w:t>Договора</w:t>
      </w:r>
    </w:p>
    <w:p w:rsidR="00FF4A30" w:rsidRPr="00B32B94" w:rsidRDefault="002454C0" w:rsidP="00C55171">
      <w:pPr>
        <w:pStyle w:val="-"/>
        <w:numPr>
          <w:ilvl w:val="0"/>
          <w:numId w:val="0"/>
        </w:numPr>
        <w:ind w:left="567" w:hanging="708"/>
        <w:rPr>
          <w:sz w:val="23"/>
          <w:szCs w:val="23"/>
        </w:rPr>
      </w:pPr>
      <w:r w:rsidRPr="00B32B94">
        <w:rPr>
          <w:sz w:val="23"/>
          <w:szCs w:val="23"/>
        </w:rPr>
        <w:t>4.2.1</w:t>
      </w:r>
      <w:r w:rsidR="005001A1" w:rsidRPr="00B32B94">
        <w:rPr>
          <w:sz w:val="23"/>
          <w:szCs w:val="23"/>
        </w:rPr>
        <w:t>2</w:t>
      </w:r>
      <w:r w:rsidR="00FF4A30" w:rsidRPr="00B32B94">
        <w:rPr>
          <w:sz w:val="23"/>
          <w:szCs w:val="23"/>
        </w:rPr>
        <w:t>.</w:t>
      </w:r>
      <w:r w:rsidR="00FF4A30" w:rsidRPr="00B32B94">
        <w:rPr>
          <w:sz w:val="23"/>
          <w:szCs w:val="23"/>
        </w:rPr>
        <w:tab/>
        <w:t>Обеспечивать  в отношении Объекта и прилегающей территории соблюдение:</w:t>
      </w:r>
    </w:p>
    <w:p w:rsidR="00FF4A30" w:rsidRPr="00B32B94" w:rsidRDefault="00FF4A30" w:rsidP="00C55171">
      <w:pPr>
        <w:pStyle w:val="-"/>
        <w:numPr>
          <w:ilvl w:val="0"/>
          <w:numId w:val="0"/>
        </w:numPr>
        <w:ind w:left="567"/>
        <w:rPr>
          <w:sz w:val="23"/>
          <w:szCs w:val="23"/>
        </w:rPr>
      </w:pPr>
      <w:r w:rsidRPr="00B32B94">
        <w:rPr>
          <w:sz w:val="23"/>
          <w:szCs w:val="23"/>
        </w:rPr>
        <w:t>а) санитарно-эпидемиологических норм и правил;</w:t>
      </w:r>
    </w:p>
    <w:p w:rsidR="00FF4A30" w:rsidRPr="00B32B94" w:rsidRDefault="00FF4A30" w:rsidP="00C55171">
      <w:pPr>
        <w:pStyle w:val="-"/>
        <w:numPr>
          <w:ilvl w:val="0"/>
          <w:numId w:val="0"/>
        </w:numPr>
        <w:ind w:left="567"/>
        <w:rPr>
          <w:sz w:val="23"/>
          <w:szCs w:val="23"/>
        </w:rPr>
      </w:pPr>
      <w:r w:rsidRPr="00B32B94">
        <w:rPr>
          <w:sz w:val="23"/>
          <w:szCs w:val="23"/>
        </w:rPr>
        <w:t>б) противопожарных  норм и правил;</w:t>
      </w:r>
    </w:p>
    <w:p w:rsidR="00FF4A30" w:rsidRPr="00B32B94" w:rsidRDefault="00FF4A30" w:rsidP="00C55171">
      <w:pPr>
        <w:pStyle w:val="-"/>
        <w:numPr>
          <w:ilvl w:val="0"/>
          <w:numId w:val="0"/>
        </w:numPr>
        <w:ind w:left="567"/>
        <w:rPr>
          <w:sz w:val="23"/>
          <w:szCs w:val="23"/>
        </w:rPr>
      </w:pPr>
      <w:r w:rsidRPr="00B32B94">
        <w:rPr>
          <w:sz w:val="23"/>
          <w:szCs w:val="23"/>
        </w:rPr>
        <w:t>в) действующих Правил благоустройства территории Златоустовского городского округа;</w:t>
      </w:r>
    </w:p>
    <w:p w:rsidR="00FF4A30" w:rsidRPr="00B32B94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>г) иных требований законодательства</w:t>
      </w:r>
      <w:r w:rsidR="00AE3D68" w:rsidRPr="00B32B94">
        <w:rPr>
          <w:color w:val="000000" w:themeColor="text1"/>
          <w:sz w:val="23"/>
          <w:szCs w:val="23"/>
        </w:rPr>
        <w:t xml:space="preserve"> по содержанию данного Объекта;</w:t>
      </w:r>
    </w:p>
    <w:p w:rsidR="00AE3D68" w:rsidRPr="00B32B94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B32B94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 w:val="23"/>
          <w:szCs w:val="23"/>
        </w:rPr>
      </w:pPr>
      <w:r w:rsidRPr="00B32B94">
        <w:rPr>
          <w:sz w:val="23"/>
          <w:szCs w:val="23"/>
        </w:rPr>
        <w:t>4.2.1</w:t>
      </w:r>
      <w:r w:rsidR="005001A1" w:rsidRPr="00B32B94">
        <w:rPr>
          <w:sz w:val="23"/>
          <w:szCs w:val="23"/>
        </w:rPr>
        <w:t>3</w:t>
      </w:r>
      <w:r w:rsidRPr="00B32B94">
        <w:rPr>
          <w:sz w:val="23"/>
          <w:szCs w:val="23"/>
        </w:rPr>
        <w:t>.</w:t>
      </w:r>
      <w:r w:rsidRPr="00B32B94">
        <w:rPr>
          <w:sz w:val="23"/>
          <w:szCs w:val="23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B32B94">
        <w:rPr>
          <w:color w:val="000000" w:themeColor="text1"/>
          <w:sz w:val="23"/>
          <w:szCs w:val="23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B32B94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>4.2.1</w:t>
      </w:r>
      <w:r w:rsidR="005001A1" w:rsidRPr="00B32B94">
        <w:rPr>
          <w:color w:val="000000" w:themeColor="text1"/>
          <w:sz w:val="23"/>
          <w:szCs w:val="23"/>
        </w:rPr>
        <w:t>4</w:t>
      </w:r>
      <w:r w:rsidR="00FF4A30" w:rsidRPr="00B32B94">
        <w:rPr>
          <w:color w:val="000000" w:themeColor="text1"/>
          <w:sz w:val="23"/>
          <w:szCs w:val="23"/>
        </w:rPr>
        <w:t>.</w:t>
      </w:r>
      <w:r w:rsidR="00FF4A30" w:rsidRPr="00B32B94">
        <w:rPr>
          <w:color w:val="000000" w:themeColor="text1"/>
          <w:sz w:val="23"/>
          <w:szCs w:val="23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B32B94" w:rsidRDefault="00FC6B53" w:rsidP="00FC6B53">
      <w:pPr>
        <w:pStyle w:val="10"/>
        <w:rPr>
          <w:sz w:val="23"/>
          <w:szCs w:val="23"/>
        </w:rPr>
      </w:pPr>
      <w:r w:rsidRPr="00B32B94">
        <w:rPr>
          <w:caps w:val="0"/>
          <w:sz w:val="23"/>
          <w:szCs w:val="23"/>
        </w:rPr>
        <w:t>5.</w:t>
      </w:r>
      <w:r w:rsidRPr="00B32B94">
        <w:rPr>
          <w:sz w:val="23"/>
          <w:szCs w:val="23"/>
        </w:rPr>
        <w:t xml:space="preserve"> </w:t>
      </w:r>
      <w:r w:rsidR="00FE2626" w:rsidRPr="00B32B94">
        <w:rPr>
          <w:sz w:val="23"/>
          <w:szCs w:val="23"/>
        </w:rPr>
        <w:t>ОТВЕТСТВЕННОСТЬ СТОРОН</w:t>
      </w:r>
    </w:p>
    <w:p w:rsidR="00FE2626" w:rsidRPr="00AB0C76" w:rsidRDefault="00FC6B53" w:rsidP="00AB0C76">
      <w:pPr>
        <w:pStyle w:val="2"/>
        <w:rPr>
          <w:sz w:val="23"/>
          <w:szCs w:val="23"/>
        </w:rPr>
      </w:pPr>
      <w:r w:rsidRPr="00AB0C76">
        <w:rPr>
          <w:sz w:val="23"/>
          <w:szCs w:val="23"/>
        </w:rPr>
        <w:t>5.1.</w:t>
      </w:r>
      <w:r w:rsidRPr="00C01C61">
        <w:t xml:space="preserve"> </w:t>
      </w:r>
      <w:r w:rsidR="00C01C61">
        <w:t xml:space="preserve">  </w:t>
      </w:r>
      <w:r w:rsidR="00FE2626" w:rsidRPr="00AB0C76">
        <w:rPr>
          <w:sz w:val="23"/>
          <w:szCs w:val="23"/>
        </w:rPr>
        <w:t>За неисполнение или ненадлежащее исполнение насто</w:t>
      </w:r>
      <w:r w:rsidR="00FE2626" w:rsidRPr="00AB0C76">
        <w:rPr>
          <w:sz w:val="23"/>
          <w:szCs w:val="23"/>
        </w:rPr>
        <w:softHyphen/>
        <w:t xml:space="preserve">ящего Договора стороны несут ответственность в соответствии с настоящим Договором, </w:t>
      </w:r>
      <w:r w:rsidR="004541BA" w:rsidRPr="00AB0C76">
        <w:rPr>
          <w:sz w:val="23"/>
          <w:szCs w:val="23"/>
        </w:rPr>
        <w:t>законодательством Российской Фе</w:t>
      </w:r>
      <w:r w:rsidR="00FE2626" w:rsidRPr="00AB0C76">
        <w:rPr>
          <w:sz w:val="23"/>
          <w:szCs w:val="23"/>
        </w:rPr>
        <w:t xml:space="preserve">дерации и нормативными </w:t>
      </w:r>
      <w:r w:rsidR="004541BA" w:rsidRPr="00AB0C76">
        <w:rPr>
          <w:sz w:val="23"/>
          <w:szCs w:val="23"/>
        </w:rPr>
        <w:t>правовыми актами Челябинской об</w:t>
      </w:r>
      <w:r w:rsidR="00FE2626" w:rsidRPr="00AB0C76">
        <w:rPr>
          <w:sz w:val="23"/>
          <w:szCs w:val="23"/>
        </w:rPr>
        <w:t>ласти.</w:t>
      </w:r>
    </w:p>
    <w:p w:rsidR="00FE2626" w:rsidRPr="00AB0C76" w:rsidRDefault="00FC6B53" w:rsidP="00AB0C76">
      <w:pPr>
        <w:pStyle w:val="2"/>
        <w:rPr>
          <w:color w:val="D99594"/>
          <w:sz w:val="23"/>
          <w:szCs w:val="23"/>
        </w:rPr>
      </w:pPr>
      <w:r w:rsidRPr="00AB0C76">
        <w:rPr>
          <w:sz w:val="23"/>
          <w:szCs w:val="23"/>
        </w:rPr>
        <w:t xml:space="preserve">5.2. </w:t>
      </w:r>
      <w:r w:rsidR="00C01C61" w:rsidRPr="00AB0C76">
        <w:rPr>
          <w:sz w:val="23"/>
          <w:szCs w:val="23"/>
        </w:rPr>
        <w:t xml:space="preserve"> </w:t>
      </w:r>
      <w:r w:rsidR="00923181" w:rsidRPr="00AB0C76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1F2969" w:rsidRPr="00AB0C76">
        <w:rPr>
          <w:sz w:val="23"/>
          <w:szCs w:val="23"/>
        </w:rPr>
        <w:t>.</w:t>
      </w:r>
      <w:r w:rsidR="00FE2626" w:rsidRPr="00AB0C76">
        <w:rPr>
          <w:color w:val="D99594"/>
          <w:sz w:val="23"/>
          <w:szCs w:val="23"/>
        </w:rPr>
        <w:t xml:space="preserve"> </w:t>
      </w:r>
    </w:p>
    <w:p w:rsidR="00D4336C" w:rsidRPr="00B32B94" w:rsidRDefault="004541BA" w:rsidP="00AB0C76">
      <w:pPr>
        <w:pStyle w:val="2"/>
      </w:pPr>
      <w:r w:rsidRPr="00B32B94">
        <w:t xml:space="preserve"> </w:t>
      </w:r>
      <w:r w:rsidR="005F4F84" w:rsidRPr="00B32B94">
        <w:t xml:space="preserve">  </w:t>
      </w:r>
    </w:p>
    <w:p w:rsidR="00D4336C" w:rsidRPr="00B32B94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3"/>
          <w:szCs w:val="23"/>
        </w:rPr>
      </w:pPr>
    </w:p>
    <w:p w:rsidR="00D4336C" w:rsidRPr="00AB0C76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3"/>
          <w:szCs w:val="23"/>
        </w:rPr>
      </w:pPr>
      <w:r w:rsidRPr="00AB0C76">
        <w:rPr>
          <w:b/>
          <w:color w:val="000000"/>
          <w:sz w:val="23"/>
          <w:szCs w:val="23"/>
        </w:rPr>
        <w:t>6. ОСОБЫЕ УСЛОВИЯ</w:t>
      </w:r>
    </w:p>
    <w:p w:rsidR="00D4336C" w:rsidRPr="00B32B94" w:rsidRDefault="00D4336C" w:rsidP="00D4336C">
      <w:pPr>
        <w:widowControl/>
        <w:jc w:val="both"/>
        <w:rPr>
          <w:color w:val="000000" w:themeColor="text1"/>
          <w:sz w:val="23"/>
          <w:szCs w:val="23"/>
        </w:rPr>
      </w:pPr>
    </w:p>
    <w:p w:rsidR="00853AF3" w:rsidRPr="00B32B94" w:rsidRDefault="00D4336C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 xml:space="preserve">6.1     </w:t>
      </w:r>
      <w:r w:rsidRPr="00B32B94">
        <w:rPr>
          <w:b/>
          <w:color w:val="000000" w:themeColor="text1"/>
          <w:sz w:val="23"/>
          <w:szCs w:val="23"/>
        </w:rPr>
        <w:t>Арендатор не вправе:</w:t>
      </w:r>
    </w:p>
    <w:p w:rsidR="00853AF3" w:rsidRPr="00B32B94" w:rsidRDefault="00853AF3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 xml:space="preserve">6.1.1. </w:t>
      </w:r>
      <w:r w:rsidR="000136F8" w:rsidRPr="00B32B94">
        <w:rPr>
          <w:color w:val="000000" w:themeColor="text1"/>
          <w:sz w:val="23"/>
          <w:szCs w:val="23"/>
        </w:rPr>
        <w:t>О</w:t>
      </w:r>
      <w:r w:rsidRPr="00B32B94">
        <w:rPr>
          <w:color w:val="000000" w:themeColor="text1"/>
          <w:sz w:val="23"/>
          <w:szCs w:val="23"/>
        </w:rPr>
        <w:t xml:space="preserve">существлять </w:t>
      </w:r>
      <w:r w:rsidR="00A7729D" w:rsidRPr="00B32B94">
        <w:rPr>
          <w:color w:val="000000" w:themeColor="text1"/>
          <w:sz w:val="23"/>
          <w:szCs w:val="23"/>
        </w:rPr>
        <w:t>возведение</w:t>
      </w:r>
      <w:r w:rsidRPr="00B32B94">
        <w:rPr>
          <w:color w:val="000000" w:themeColor="text1"/>
          <w:sz w:val="23"/>
          <w:szCs w:val="23"/>
        </w:rPr>
        <w:t xml:space="preserve"> </w:t>
      </w:r>
      <w:r w:rsidR="00BA6FF0" w:rsidRPr="00B32B94">
        <w:rPr>
          <w:color w:val="000000" w:themeColor="text1"/>
          <w:sz w:val="23"/>
          <w:szCs w:val="23"/>
        </w:rPr>
        <w:t>каких-</w:t>
      </w:r>
      <w:r w:rsidRPr="00B32B94">
        <w:rPr>
          <w:color w:val="000000" w:themeColor="text1"/>
          <w:sz w:val="23"/>
          <w:szCs w:val="23"/>
        </w:rPr>
        <w:t>либо объектов</w:t>
      </w:r>
      <w:r w:rsidR="00BA6FF0" w:rsidRPr="00B32B94">
        <w:rPr>
          <w:color w:val="000000" w:themeColor="text1"/>
          <w:sz w:val="23"/>
          <w:szCs w:val="23"/>
        </w:rPr>
        <w:t xml:space="preserve"> капитального строительства</w:t>
      </w:r>
      <w:r w:rsidRPr="00B32B94">
        <w:rPr>
          <w:color w:val="000000" w:themeColor="text1"/>
          <w:sz w:val="23"/>
          <w:szCs w:val="23"/>
        </w:rPr>
        <w:t>;</w:t>
      </w:r>
    </w:p>
    <w:p w:rsidR="00BA6FF0" w:rsidRPr="00B32B94" w:rsidRDefault="00BA6FF0" w:rsidP="00C55171">
      <w:pPr>
        <w:ind w:left="567" w:hanging="567"/>
        <w:rPr>
          <w:color w:val="000000" w:themeColor="text1"/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 xml:space="preserve">6.1.2. </w:t>
      </w:r>
      <w:r w:rsidR="00C01C61">
        <w:rPr>
          <w:color w:val="000000" w:themeColor="text1"/>
          <w:sz w:val="23"/>
          <w:szCs w:val="23"/>
        </w:rPr>
        <w:t>О</w:t>
      </w:r>
      <w:r w:rsidRPr="00B32B94">
        <w:rPr>
          <w:color w:val="000000" w:themeColor="text1"/>
          <w:sz w:val="23"/>
          <w:szCs w:val="23"/>
        </w:rPr>
        <w:t>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B32B94" w:rsidRDefault="00853AF3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>6.1.</w:t>
      </w:r>
      <w:r w:rsidR="00BA6FF0" w:rsidRPr="00B32B94">
        <w:rPr>
          <w:color w:val="000000" w:themeColor="text1"/>
          <w:sz w:val="23"/>
          <w:szCs w:val="23"/>
        </w:rPr>
        <w:t>3</w:t>
      </w:r>
      <w:r w:rsidR="00D4336C" w:rsidRPr="00B32B94">
        <w:rPr>
          <w:color w:val="000000" w:themeColor="text1"/>
          <w:sz w:val="23"/>
          <w:szCs w:val="23"/>
        </w:rPr>
        <w:t>.</w:t>
      </w:r>
      <w:r w:rsidR="00B15499" w:rsidRPr="00B32B94">
        <w:rPr>
          <w:color w:val="000000" w:themeColor="text1"/>
          <w:sz w:val="23"/>
          <w:szCs w:val="23"/>
        </w:rPr>
        <w:t xml:space="preserve"> </w:t>
      </w:r>
      <w:r w:rsidR="000136F8" w:rsidRPr="00B32B94">
        <w:rPr>
          <w:color w:val="000000" w:themeColor="text1"/>
          <w:sz w:val="23"/>
          <w:szCs w:val="23"/>
        </w:rPr>
        <w:t>С</w:t>
      </w:r>
      <w:r w:rsidR="00D4336C" w:rsidRPr="00B32B94">
        <w:rPr>
          <w:color w:val="000000" w:themeColor="text1"/>
          <w:sz w:val="23"/>
          <w:szCs w:val="23"/>
        </w:rPr>
        <w:t>давать  земельный участок в субаренду;</w:t>
      </w:r>
    </w:p>
    <w:p w:rsidR="00D4336C" w:rsidRPr="00B32B94" w:rsidRDefault="00BA6FF0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>6.1.4</w:t>
      </w:r>
      <w:r w:rsidR="00D4336C" w:rsidRPr="00B32B94">
        <w:rPr>
          <w:color w:val="000000" w:themeColor="text1"/>
          <w:sz w:val="23"/>
          <w:szCs w:val="23"/>
        </w:rPr>
        <w:t xml:space="preserve">. </w:t>
      </w:r>
      <w:r w:rsidR="000136F8" w:rsidRPr="00B32B94">
        <w:rPr>
          <w:color w:val="000000" w:themeColor="text1"/>
          <w:sz w:val="23"/>
          <w:szCs w:val="23"/>
        </w:rPr>
        <w:t>П</w:t>
      </w:r>
      <w:r w:rsidR="00D4336C" w:rsidRPr="00B32B94">
        <w:rPr>
          <w:color w:val="000000" w:themeColor="text1"/>
          <w:sz w:val="23"/>
          <w:szCs w:val="23"/>
        </w:rPr>
        <w:t xml:space="preserve">ередавать свои права и обязанности по </w:t>
      </w:r>
      <w:r w:rsidR="00C01C61">
        <w:rPr>
          <w:color w:val="000000" w:themeColor="text1"/>
          <w:sz w:val="23"/>
          <w:szCs w:val="23"/>
        </w:rPr>
        <w:t>настоящему Д</w:t>
      </w:r>
      <w:r w:rsidR="00D4336C" w:rsidRPr="00B32B94">
        <w:rPr>
          <w:color w:val="000000" w:themeColor="text1"/>
          <w:sz w:val="23"/>
          <w:szCs w:val="23"/>
        </w:rPr>
        <w:t xml:space="preserve">оговору </w:t>
      </w:r>
      <w:r w:rsidR="00C01C61">
        <w:rPr>
          <w:color w:val="000000" w:themeColor="text1"/>
          <w:sz w:val="23"/>
          <w:szCs w:val="23"/>
        </w:rPr>
        <w:t>третьим лицам, а также</w:t>
      </w:r>
      <w:r w:rsidR="00D4336C" w:rsidRPr="00B32B94">
        <w:rPr>
          <w:color w:val="000000" w:themeColor="text1"/>
          <w:sz w:val="23"/>
          <w:szCs w:val="23"/>
        </w:rPr>
        <w:t xml:space="preserve"> осуществлять перевод долга по обязательствам возникшим из </w:t>
      </w:r>
      <w:r w:rsidR="00C01C61">
        <w:rPr>
          <w:color w:val="000000" w:themeColor="text1"/>
          <w:sz w:val="23"/>
          <w:szCs w:val="23"/>
        </w:rPr>
        <w:t>настоящего</w:t>
      </w:r>
      <w:r w:rsidR="00D4336C" w:rsidRPr="00B32B94">
        <w:rPr>
          <w:color w:val="000000" w:themeColor="text1"/>
          <w:sz w:val="23"/>
          <w:szCs w:val="23"/>
        </w:rPr>
        <w:t xml:space="preserve"> </w:t>
      </w:r>
      <w:r w:rsidR="00C01C61">
        <w:rPr>
          <w:color w:val="000000" w:themeColor="text1"/>
          <w:sz w:val="23"/>
          <w:szCs w:val="23"/>
        </w:rPr>
        <w:t>Договора.</w:t>
      </w:r>
    </w:p>
    <w:p w:rsidR="00D4336C" w:rsidRPr="00B32B94" w:rsidRDefault="00D4336C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 xml:space="preserve">6.2.  </w:t>
      </w:r>
      <w:r w:rsidR="00B25C71" w:rsidRPr="00B32B94">
        <w:rPr>
          <w:color w:val="000000" w:themeColor="text1"/>
          <w:sz w:val="23"/>
          <w:szCs w:val="23"/>
        </w:rPr>
        <w:t xml:space="preserve">Внесение изменений в </w:t>
      </w:r>
      <w:r w:rsidR="00C01C61">
        <w:rPr>
          <w:color w:val="000000" w:themeColor="text1"/>
          <w:sz w:val="23"/>
          <w:szCs w:val="23"/>
        </w:rPr>
        <w:t>настоящий Договор в части изменения вида</w:t>
      </w:r>
      <w:r w:rsidR="00B25C71" w:rsidRPr="00B32B94">
        <w:rPr>
          <w:color w:val="000000" w:themeColor="text1"/>
          <w:sz w:val="23"/>
          <w:szCs w:val="23"/>
        </w:rPr>
        <w:t xml:space="preserve"> разрешенного использования </w:t>
      </w:r>
      <w:r w:rsidR="00C01C61">
        <w:rPr>
          <w:color w:val="000000" w:themeColor="text1"/>
          <w:sz w:val="23"/>
          <w:szCs w:val="23"/>
        </w:rPr>
        <w:t>земельног</w:t>
      </w:r>
      <w:r w:rsidR="00B25C71" w:rsidRPr="00B32B94">
        <w:rPr>
          <w:color w:val="000000" w:themeColor="text1"/>
          <w:sz w:val="23"/>
          <w:szCs w:val="23"/>
        </w:rPr>
        <w:t>о участка не допускается.</w:t>
      </w:r>
    </w:p>
    <w:p w:rsidR="00D4336C" w:rsidRDefault="00D4336C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B32B94">
        <w:rPr>
          <w:color w:val="000000" w:themeColor="text1"/>
          <w:sz w:val="23"/>
          <w:szCs w:val="23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C01C61" w:rsidRPr="00B32B94" w:rsidRDefault="00C01C61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6.4. </w:t>
      </w:r>
      <w:r w:rsidRPr="00C01C61">
        <w:rPr>
          <w:color w:val="000000"/>
          <w:sz w:val="23"/>
          <w:szCs w:val="23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ED78C1" w:rsidRPr="00ED78C1" w:rsidRDefault="00C01C61" w:rsidP="00ED78C1">
      <w:pPr>
        <w:ind w:left="567" w:hanging="567"/>
        <w:rPr>
          <w:b/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6.5</w:t>
      </w:r>
      <w:r w:rsidR="00D4336C" w:rsidRPr="00B32B94">
        <w:rPr>
          <w:color w:val="000000" w:themeColor="text1"/>
          <w:sz w:val="23"/>
          <w:szCs w:val="23"/>
        </w:rPr>
        <w:t xml:space="preserve">. </w:t>
      </w:r>
      <w:r w:rsidR="00C55171" w:rsidRPr="00B32B94">
        <w:rPr>
          <w:color w:val="000000" w:themeColor="text1"/>
          <w:sz w:val="23"/>
          <w:szCs w:val="23"/>
        </w:rPr>
        <w:t xml:space="preserve">  </w:t>
      </w:r>
      <w:r w:rsidR="00246852">
        <w:rPr>
          <w:color w:val="000000" w:themeColor="text1"/>
          <w:sz w:val="23"/>
          <w:szCs w:val="23"/>
        </w:rPr>
        <w:t>О</w:t>
      </w:r>
      <w:r w:rsidR="00A14CD1" w:rsidRPr="00B32B94">
        <w:rPr>
          <w:color w:val="000000" w:themeColor="text1"/>
          <w:sz w:val="23"/>
          <w:szCs w:val="23"/>
        </w:rPr>
        <w:t>бременения, ограничения</w:t>
      </w:r>
      <w:r w:rsidR="00ED78C1">
        <w:rPr>
          <w:color w:val="000000" w:themeColor="text1"/>
          <w:sz w:val="23"/>
          <w:szCs w:val="23"/>
        </w:rPr>
        <w:t xml:space="preserve">: </w:t>
      </w:r>
      <w:r w:rsidR="00ED78C1" w:rsidRPr="00ED78C1">
        <w:rPr>
          <w:b/>
          <w:color w:val="000000" w:themeColor="text1"/>
          <w:sz w:val="23"/>
          <w:szCs w:val="23"/>
          <w:u w:val="single"/>
        </w:rPr>
        <w:t>Земельный участок находится в</w:t>
      </w:r>
      <w:r w:rsidR="00ED78C1">
        <w:rPr>
          <w:b/>
          <w:color w:val="000000" w:themeColor="text1"/>
          <w:sz w:val="23"/>
          <w:szCs w:val="23"/>
          <w:u w:val="single"/>
        </w:rPr>
        <w:t xml:space="preserve">: 1. </w:t>
      </w:r>
      <w:r w:rsidR="00ED78C1" w:rsidRPr="00ED78C1">
        <w:rPr>
          <w:b/>
          <w:color w:val="000000" w:themeColor="text1"/>
          <w:sz w:val="23"/>
          <w:szCs w:val="23"/>
          <w:u w:val="single"/>
        </w:rPr>
        <w:t>Границы минимальных расстояний до магистрального нефтепровода «Линейное сооружение - Магистральный нефтепровод «Усть-Балык-Курган-Уфа-Альметьевск» Челябинское НУУ». Реестровый номер границы: 74:00-6.1249.</w:t>
      </w:r>
      <w:r w:rsidR="00ED78C1">
        <w:rPr>
          <w:b/>
          <w:color w:val="000000" w:themeColor="text1"/>
          <w:sz w:val="23"/>
          <w:szCs w:val="23"/>
        </w:rPr>
        <w:t xml:space="preserve"> 2. </w:t>
      </w:r>
      <w:bookmarkStart w:id="0" w:name="_GoBack"/>
      <w:bookmarkEnd w:id="0"/>
      <w:r w:rsidR="00ED78C1" w:rsidRPr="00ED78C1">
        <w:rPr>
          <w:b/>
          <w:color w:val="000000" w:themeColor="text1"/>
          <w:sz w:val="23"/>
          <w:szCs w:val="23"/>
          <w:u w:val="single"/>
        </w:rPr>
        <w:t>Границы минимальных расстояний до магистрального нефтепровода «Линейное сооружение - Магистральный нефтепровод «Нижневартовск-Курган-Куйбышев» Челябинское НУ». Реестровый номер границы: 74:00-6.1248.</w:t>
      </w:r>
    </w:p>
    <w:p w:rsidR="00D4336C" w:rsidRPr="00B32B94" w:rsidRDefault="00D4336C" w:rsidP="00C55171">
      <w:pPr>
        <w:ind w:left="567" w:hanging="567"/>
        <w:rPr>
          <w:color w:val="000000" w:themeColor="text1"/>
          <w:sz w:val="23"/>
          <w:szCs w:val="23"/>
        </w:rPr>
      </w:pPr>
    </w:p>
    <w:p w:rsidR="00773C8B" w:rsidRPr="00B32B94" w:rsidRDefault="00D4336C" w:rsidP="00015F21">
      <w:pPr>
        <w:pStyle w:val="10"/>
        <w:rPr>
          <w:sz w:val="23"/>
          <w:szCs w:val="23"/>
        </w:rPr>
      </w:pPr>
      <w:r w:rsidRPr="00B32B94">
        <w:rPr>
          <w:sz w:val="23"/>
          <w:szCs w:val="23"/>
        </w:rPr>
        <w:t>7.</w:t>
      </w:r>
      <w:r w:rsidR="00FE2626" w:rsidRPr="00B32B94">
        <w:rPr>
          <w:sz w:val="23"/>
          <w:szCs w:val="23"/>
        </w:rPr>
        <w:t>ПРЕКРАЩЕНИЕ ДЕЙСТВИЯ ДОГОВОРА</w:t>
      </w:r>
    </w:p>
    <w:p w:rsidR="00C01C61" w:rsidRPr="00AF77B7" w:rsidRDefault="00C01C61" w:rsidP="00AB0C76">
      <w:pPr>
        <w:pStyle w:val="2"/>
        <w:numPr>
          <w:ilvl w:val="1"/>
          <w:numId w:val="39"/>
        </w:numPr>
        <w:rPr>
          <w:sz w:val="23"/>
          <w:szCs w:val="23"/>
        </w:rPr>
      </w:pPr>
      <w:bookmarkStart w:id="1" w:name="OLE_LINK18"/>
      <w:bookmarkStart w:id="2" w:name="OLE_LINK19"/>
      <w:r w:rsidRPr="00AF77B7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C01C61" w:rsidRPr="00AF77B7" w:rsidRDefault="00C01C61" w:rsidP="00AB0C76">
      <w:pPr>
        <w:pStyle w:val="2"/>
        <w:numPr>
          <w:ilvl w:val="1"/>
          <w:numId w:val="39"/>
        </w:numPr>
        <w:rPr>
          <w:sz w:val="23"/>
          <w:szCs w:val="23"/>
        </w:rPr>
      </w:pPr>
      <w:r w:rsidRPr="00AF77B7">
        <w:rPr>
          <w:sz w:val="23"/>
          <w:szCs w:val="23"/>
        </w:rPr>
        <w:t>Договор может быть расторгнут:</w:t>
      </w:r>
    </w:p>
    <w:p w:rsidR="00C01C61" w:rsidRPr="00AF77B7" w:rsidRDefault="00C01C61" w:rsidP="00AB0C76">
      <w:pPr>
        <w:pStyle w:val="2"/>
        <w:numPr>
          <w:ilvl w:val="2"/>
          <w:numId w:val="39"/>
        </w:numPr>
        <w:rPr>
          <w:sz w:val="23"/>
          <w:szCs w:val="23"/>
        </w:rPr>
      </w:pPr>
      <w:r w:rsidRPr="00AF77B7">
        <w:rPr>
          <w:color w:val="385623"/>
          <w:sz w:val="23"/>
          <w:szCs w:val="23"/>
        </w:rPr>
        <w:t xml:space="preserve"> П</w:t>
      </w:r>
      <w:r w:rsidRPr="00AF77B7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C01C61" w:rsidRPr="00AF77B7" w:rsidRDefault="00C01C61" w:rsidP="00AB0C76">
      <w:pPr>
        <w:pStyle w:val="2"/>
        <w:numPr>
          <w:ilvl w:val="2"/>
          <w:numId w:val="39"/>
        </w:numPr>
        <w:rPr>
          <w:sz w:val="23"/>
          <w:szCs w:val="23"/>
        </w:rPr>
      </w:pPr>
      <w:r w:rsidRPr="00AF77B7">
        <w:rPr>
          <w:sz w:val="23"/>
          <w:szCs w:val="23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C01C61" w:rsidRPr="00AF77B7" w:rsidRDefault="00C01C61" w:rsidP="00AB0C76">
      <w:pPr>
        <w:pStyle w:val="2"/>
        <w:numPr>
          <w:ilvl w:val="2"/>
          <w:numId w:val="39"/>
        </w:numPr>
        <w:rPr>
          <w:sz w:val="23"/>
          <w:szCs w:val="23"/>
        </w:rPr>
      </w:pPr>
      <w:r w:rsidRPr="00AF77B7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C01C61" w:rsidRPr="00AF77B7" w:rsidRDefault="00C01C61" w:rsidP="00AB0C76">
      <w:pPr>
        <w:pStyle w:val="2"/>
        <w:numPr>
          <w:ilvl w:val="2"/>
          <w:numId w:val="39"/>
        </w:numPr>
        <w:rPr>
          <w:sz w:val="23"/>
          <w:szCs w:val="23"/>
        </w:rPr>
      </w:pPr>
      <w:r w:rsidRPr="00AF77B7"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C01C61" w:rsidRPr="00AF77B7" w:rsidRDefault="00C01C61" w:rsidP="00AB0C76">
      <w:pPr>
        <w:pStyle w:val="2"/>
        <w:numPr>
          <w:ilvl w:val="1"/>
          <w:numId w:val="39"/>
        </w:numPr>
        <w:rPr>
          <w:sz w:val="23"/>
          <w:szCs w:val="23"/>
        </w:rPr>
      </w:pPr>
      <w:r w:rsidRPr="00AF77B7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FE2626" w:rsidRPr="00AF77B7" w:rsidRDefault="00B15499" w:rsidP="00015F21">
      <w:pPr>
        <w:pStyle w:val="10"/>
        <w:rPr>
          <w:sz w:val="23"/>
          <w:szCs w:val="23"/>
        </w:rPr>
      </w:pPr>
      <w:r w:rsidRPr="00AF77B7">
        <w:rPr>
          <w:sz w:val="23"/>
          <w:szCs w:val="23"/>
        </w:rPr>
        <w:t xml:space="preserve">8. </w:t>
      </w:r>
      <w:r w:rsidR="00FE2626" w:rsidRPr="00AF77B7">
        <w:rPr>
          <w:sz w:val="23"/>
          <w:szCs w:val="23"/>
        </w:rPr>
        <w:t>ПРОЧИЕ УСЛОВИЯ</w:t>
      </w:r>
    </w:p>
    <w:p w:rsidR="001728AD" w:rsidRPr="00AF77B7" w:rsidRDefault="00B15499" w:rsidP="00AB0C76">
      <w:pPr>
        <w:pStyle w:val="2"/>
        <w:rPr>
          <w:sz w:val="23"/>
          <w:szCs w:val="23"/>
        </w:rPr>
      </w:pPr>
      <w:r w:rsidRPr="00AF77B7">
        <w:rPr>
          <w:sz w:val="23"/>
          <w:szCs w:val="23"/>
        </w:rPr>
        <w:t xml:space="preserve">8.1. </w:t>
      </w:r>
      <w:r w:rsidR="001728AD" w:rsidRPr="00AF77B7">
        <w:rPr>
          <w:sz w:val="23"/>
          <w:szCs w:val="23"/>
        </w:rPr>
        <w:t>Вопросы, не урегулированные Договором, регулируются действующим законодательством.</w:t>
      </w:r>
    </w:p>
    <w:p w:rsidR="001728AD" w:rsidRPr="00AF77B7" w:rsidRDefault="00B15499" w:rsidP="00AB0C76">
      <w:pPr>
        <w:pStyle w:val="2"/>
        <w:rPr>
          <w:sz w:val="23"/>
          <w:szCs w:val="23"/>
        </w:rPr>
      </w:pPr>
      <w:r w:rsidRPr="00AF77B7">
        <w:rPr>
          <w:sz w:val="23"/>
          <w:szCs w:val="23"/>
        </w:rPr>
        <w:t xml:space="preserve">8.2. </w:t>
      </w:r>
      <w:r w:rsidR="001728AD" w:rsidRPr="00AF77B7">
        <w:rPr>
          <w:sz w:val="23"/>
          <w:szCs w:val="23"/>
        </w:rPr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AF77B7" w:rsidRDefault="00B15499" w:rsidP="00AB0C76">
      <w:pPr>
        <w:pStyle w:val="2"/>
        <w:rPr>
          <w:sz w:val="23"/>
          <w:szCs w:val="23"/>
        </w:rPr>
      </w:pPr>
      <w:r w:rsidRPr="00AF77B7">
        <w:rPr>
          <w:sz w:val="23"/>
          <w:szCs w:val="23"/>
        </w:rPr>
        <w:t xml:space="preserve">8.3. </w:t>
      </w:r>
      <w:r w:rsidR="001728AD" w:rsidRPr="00AF77B7">
        <w:rPr>
          <w:sz w:val="23"/>
          <w:szCs w:val="23"/>
        </w:rPr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AF77B7" w:rsidRDefault="00B15499" w:rsidP="00AB0C76">
      <w:pPr>
        <w:pStyle w:val="2"/>
        <w:rPr>
          <w:sz w:val="23"/>
          <w:szCs w:val="23"/>
        </w:rPr>
      </w:pPr>
      <w:r w:rsidRPr="00AF77B7">
        <w:rPr>
          <w:sz w:val="23"/>
          <w:szCs w:val="23"/>
        </w:rPr>
        <w:t xml:space="preserve">8.4. </w:t>
      </w:r>
      <w:r w:rsidR="006A0AA8" w:rsidRPr="00AF77B7">
        <w:rPr>
          <w:sz w:val="23"/>
          <w:szCs w:val="23"/>
        </w:rPr>
        <w:t>Договор составлен в 2</w:t>
      </w:r>
      <w:r w:rsidR="001728AD" w:rsidRPr="00AF77B7">
        <w:rPr>
          <w:sz w:val="23"/>
          <w:szCs w:val="23"/>
        </w:rPr>
        <w:t>-хэкземплярах, имеющих равную юридическую силу.</w:t>
      </w:r>
    </w:p>
    <w:p w:rsidR="00FE2626" w:rsidRPr="00AF77B7" w:rsidRDefault="00506B7D" w:rsidP="00015F21">
      <w:pPr>
        <w:pStyle w:val="10"/>
        <w:rPr>
          <w:sz w:val="23"/>
          <w:szCs w:val="23"/>
        </w:rPr>
      </w:pPr>
      <w:r w:rsidRPr="00AF77B7">
        <w:rPr>
          <w:sz w:val="23"/>
          <w:szCs w:val="23"/>
        </w:rPr>
        <w:t>9.</w:t>
      </w:r>
      <w:r w:rsidR="00FE2626" w:rsidRPr="00AF77B7">
        <w:rPr>
          <w:sz w:val="23"/>
          <w:szCs w:val="23"/>
        </w:rPr>
        <w:t>ПРИЛОЖЕНИЕ К ДОГОВОРУ</w:t>
      </w:r>
    </w:p>
    <w:p w:rsidR="00EF399C" w:rsidRPr="00AF77B7" w:rsidRDefault="00506B7D" w:rsidP="00AB0C76">
      <w:pPr>
        <w:pStyle w:val="2"/>
        <w:rPr>
          <w:sz w:val="23"/>
          <w:szCs w:val="23"/>
        </w:rPr>
      </w:pPr>
      <w:r w:rsidRPr="00AF77B7">
        <w:rPr>
          <w:sz w:val="23"/>
          <w:szCs w:val="23"/>
        </w:rPr>
        <w:t xml:space="preserve">9.1 </w:t>
      </w:r>
      <w:r w:rsidR="00FE2626" w:rsidRPr="00AF77B7">
        <w:rPr>
          <w:sz w:val="23"/>
          <w:szCs w:val="23"/>
        </w:rPr>
        <w:t>Акт сдачи-приемки земельного участка.</w:t>
      </w:r>
    </w:p>
    <w:p w:rsidR="00FE2626" w:rsidRPr="00B32B94" w:rsidRDefault="00506B7D" w:rsidP="00015F21">
      <w:pPr>
        <w:pStyle w:val="10"/>
        <w:rPr>
          <w:sz w:val="23"/>
          <w:szCs w:val="23"/>
        </w:rPr>
      </w:pPr>
      <w:r w:rsidRPr="00AB0C76">
        <w:rPr>
          <w:sz w:val="23"/>
          <w:szCs w:val="23"/>
        </w:rPr>
        <w:t>10.</w:t>
      </w:r>
      <w:r w:rsidR="00FE2626" w:rsidRPr="00AB0C76">
        <w:rPr>
          <w:sz w:val="23"/>
          <w:szCs w:val="23"/>
        </w:rPr>
        <w:t>РЕКВИЗИТЫ</w:t>
      </w:r>
      <w:r w:rsidR="00FE2626" w:rsidRPr="00B32B94">
        <w:rPr>
          <w:sz w:val="23"/>
          <w:szCs w:val="23"/>
        </w:rPr>
        <w:t xml:space="preserve"> СТОРОН</w:t>
      </w:r>
    </w:p>
    <w:p w:rsidR="00D267A9" w:rsidRPr="00DD044B" w:rsidRDefault="00D267A9" w:rsidP="00D267A9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D267A9" w:rsidRPr="0045600C" w:rsidRDefault="00D267A9" w:rsidP="00D267A9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D267A9" w:rsidRPr="0045600C" w:rsidRDefault="00D267A9" w:rsidP="00D267A9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D267A9" w:rsidRPr="005819CE" w:rsidRDefault="00D267A9" w:rsidP="00D267A9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D267A9" w:rsidRPr="00133040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D267A9" w:rsidRPr="00133040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D267A9" w:rsidRPr="00133040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D267A9" w:rsidRPr="00133040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D267A9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D267A9" w:rsidRPr="00133040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D267A9" w:rsidRPr="00133040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D267A9" w:rsidRPr="00133040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D267A9" w:rsidRPr="00133040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D267A9" w:rsidRPr="00133040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D267A9" w:rsidRDefault="00D267A9" w:rsidP="00D267A9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D267A9" w:rsidRPr="005819CE" w:rsidRDefault="00D267A9" w:rsidP="00D267A9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D267A9" w:rsidRDefault="00D267A9" w:rsidP="00D267A9">
      <w:pPr>
        <w:pStyle w:val="ad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D267A9" w:rsidRPr="00413556" w:rsidRDefault="00D267A9" w:rsidP="00D267A9">
      <w:pPr>
        <w:pStyle w:val="ad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D267A9" w:rsidRDefault="00D267A9" w:rsidP="00D267A9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>
          <w:rPr>
            <w:sz w:val="22"/>
            <w:szCs w:val="22"/>
          </w:rPr>
          <w:t xml:space="preserve"> </w:t>
        </w:r>
      </w:fldSimple>
    </w:p>
    <w:p w:rsidR="00D267A9" w:rsidRDefault="00D267A9" w:rsidP="00D267A9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D267A9" w:rsidRDefault="00D267A9" w:rsidP="00D267A9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</w:p>
    <w:p w:rsidR="00D267A9" w:rsidRPr="005819CE" w:rsidRDefault="00D267A9" w:rsidP="00D267A9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D267A9" w:rsidRPr="005819CE" w:rsidRDefault="00D267A9" w:rsidP="00D267A9">
      <w:pPr>
        <w:widowControl/>
        <w:shd w:val="clear" w:color="auto" w:fill="FFFFFF"/>
        <w:rPr>
          <w:sz w:val="22"/>
          <w:szCs w:val="22"/>
        </w:rPr>
      </w:pPr>
    </w:p>
    <w:p w:rsidR="00D267A9" w:rsidRPr="005819CE" w:rsidRDefault="00D267A9" w:rsidP="00D267A9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D267A9" w:rsidRPr="005819CE" w:rsidRDefault="00D267A9" w:rsidP="00D267A9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</w:p>
    <w:p w:rsidR="00D267A9" w:rsidRDefault="00D267A9" w:rsidP="00D267A9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F20B53" w:rsidRPr="00B32B94" w:rsidRDefault="00D267A9" w:rsidP="00D267A9">
      <w:pPr>
        <w:pStyle w:val="1"/>
        <w:ind w:firstLine="426"/>
        <w:rPr>
          <w:sz w:val="23"/>
          <w:szCs w:val="23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sectPr w:rsidR="00F20B53" w:rsidRPr="00B32B9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B6D1568"/>
    <w:multiLevelType w:val="hybridMultilevel"/>
    <w:tmpl w:val="2258E922"/>
    <w:lvl w:ilvl="0" w:tplc="D0C832A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9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6"/>
  </w:num>
  <w:num w:numId="9">
    <w:abstractNumId w:val="13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0"/>
  </w:num>
  <w:num w:numId="13">
    <w:abstractNumId w:val="1"/>
  </w:num>
  <w:num w:numId="14">
    <w:abstractNumId w:val="18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</w:num>
  <w:num w:numId="21">
    <w:abstractNumId w:val="9"/>
  </w:num>
  <w:num w:numId="22">
    <w:abstractNumId w:val="14"/>
    <w:lvlOverride w:ilvl="0">
      <w:startOverride w:val="7"/>
    </w:lvlOverride>
  </w:num>
  <w:num w:numId="23">
    <w:abstractNumId w:val="2"/>
  </w:num>
  <w:num w:numId="24">
    <w:abstractNumId w:val="14"/>
    <w:lvlOverride w:ilvl="0">
      <w:startOverride w:val="7"/>
    </w:lvlOverride>
    <w:lvlOverride w:ilvl="1">
      <w:startOverride w:val="3"/>
    </w:lvlOverride>
  </w:num>
  <w:num w:numId="25">
    <w:abstractNumId w:val="20"/>
  </w:num>
  <w:num w:numId="26">
    <w:abstractNumId w:val="14"/>
    <w:lvlOverride w:ilvl="0">
      <w:startOverride w:val="7"/>
    </w:lvlOverride>
    <w:lvlOverride w:ilvl="1">
      <w:startOverride w:val="3"/>
    </w:lvlOverride>
  </w:num>
  <w:num w:numId="27">
    <w:abstractNumId w:val="14"/>
    <w:lvlOverride w:ilvl="0">
      <w:startOverride w:val="7"/>
    </w:lvlOverride>
    <w:lvlOverride w:ilvl="1">
      <w:startOverride w:val="3"/>
    </w:lvlOverride>
  </w:num>
  <w:num w:numId="28">
    <w:abstractNumId w:val="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3"/>
  </w:num>
  <w:num w:numId="34">
    <w:abstractNumId w:val="16"/>
    <w:lvlOverride w:ilvl="0">
      <w:startOverride w:val="4"/>
    </w:lvlOverride>
    <w:lvlOverride w:ilvl="1">
      <w:startOverride w:val="1"/>
    </w:lvlOverride>
  </w:num>
  <w:num w:numId="35">
    <w:abstractNumId w:val="16"/>
    <w:lvlOverride w:ilvl="0">
      <w:startOverride w:val="4"/>
    </w:lvlOverride>
    <w:lvlOverride w:ilvl="1">
      <w:startOverride w:val="1"/>
    </w:lvlOverride>
  </w:num>
  <w:num w:numId="36">
    <w:abstractNumId w:val="16"/>
    <w:lvlOverride w:ilvl="0">
      <w:startOverride w:val="4"/>
    </w:lvlOverride>
    <w:lvlOverride w:ilvl="1">
      <w:startOverride w:val="1"/>
    </w:lvlOverride>
  </w:num>
  <w:num w:numId="37">
    <w:abstractNumId w:val="5"/>
  </w:num>
  <w:num w:numId="38">
    <w:abstractNumId w:val="3"/>
  </w:num>
  <w:num w:numId="39">
    <w:abstractNumId w:val="8"/>
  </w:num>
  <w:num w:numId="40">
    <w:abstractNumId w:val="15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36F8"/>
    <w:rsid w:val="00015BCD"/>
    <w:rsid w:val="00015F21"/>
    <w:rsid w:val="00027606"/>
    <w:rsid w:val="000322BA"/>
    <w:rsid w:val="00035E09"/>
    <w:rsid w:val="00045D5C"/>
    <w:rsid w:val="00047435"/>
    <w:rsid w:val="0007478D"/>
    <w:rsid w:val="00080686"/>
    <w:rsid w:val="0009255C"/>
    <w:rsid w:val="000968EB"/>
    <w:rsid w:val="000A3096"/>
    <w:rsid w:val="000C72F0"/>
    <w:rsid w:val="000E393E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3285B"/>
    <w:rsid w:val="002411B4"/>
    <w:rsid w:val="002454C0"/>
    <w:rsid w:val="00246852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745BE"/>
    <w:rsid w:val="003845DA"/>
    <w:rsid w:val="003A0EC1"/>
    <w:rsid w:val="003E1D93"/>
    <w:rsid w:val="004027B4"/>
    <w:rsid w:val="00402B8A"/>
    <w:rsid w:val="00402F64"/>
    <w:rsid w:val="00427470"/>
    <w:rsid w:val="0043536D"/>
    <w:rsid w:val="00440004"/>
    <w:rsid w:val="004541BA"/>
    <w:rsid w:val="004602F7"/>
    <w:rsid w:val="00464237"/>
    <w:rsid w:val="00473DF7"/>
    <w:rsid w:val="004744F0"/>
    <w:rsid w:val="00483F2E"/>
    <w:rsid w:val="00492754"/>
    <w:rsid w:val="004C10F5"/>
    <w:rsid w:val="004D604F"/>
    <w:rsid w:val="004D6CDB"/>
    <w:rsid w:val="005001A1"/>
    <w:rsid w:val="00503566"/>
    <w:rsid w:val="00506B7D"/>
    <w:rsid w:val="00523521"/>
    <w:rsid w:val="00531105"/>
    <w:rsid w:val="00556451"/>
    <w:rsid w:val="005569E3"/>
    <w:rsid w:val="00566BF2"/>
    <w:rsid w:val="005A5C85"/>
    <w:rsid w:val="005B74EF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0AA8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76631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54C44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4318"/>
    <w:rsid w:val="00A7729D"/>
    <w:rsid w:val="00A8520C"/>
    <w:rsid w:val="00A93C3C"/>
    <w:rsid w:val="00A96165"/>
    <w:rsid w:val="00AB0C76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AF77B7"/>
    <w:rsid w:val="00B07938"/>
    <w:rsid w:val="00B12917"/>
    <w:rsid w:val="00B15499"/>
    <w:rsid w:val="00B25C71"/>
    <w:rsid w:val="00B32B94"/>
    <w:rsid w:val="00B32C2F"/>
    <w:rsid w:val="00B4017F"/>
    <w:rsid w:val="00B51727"/>
    <w:rsid w:val="00B52CB0"/>
    <w:rsid w:val="00B53497"/>
    <w:rsid w:val="00B56F72"/>
    <w:rsid w:val="00B71C93"/>
    <w:rsid w:val="00B85129"/>
    <w:rsid w:val="00BA6FF0"/>
    <w:rsid w:val="00BC0E45"/>
    <w:rsid w:val="00BC3B61"/>
    <w:rsid w:val="00BF7C23"/>
    <w:rsid w:val="00C01C61"/>
    <w:rsid w:val="00C020AE"/>
    <w:rsid w:val="00C02190"/>
    <w:rsid w:val="00C07647"/>
    <w:rsid w:val="00C078C3"/>
    <w:rsid w:val="00C1792A"/>
    <w:rsid w:val="00C51D8A"/>
    <w:rsid w:val="00C55171"/>
    <w:rsid w:val="00C707EC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267A9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D78C1"/>
    <w:rsid w:val="00EE0FAB"/>
    <w:rsid w:val="00EF399C"/>
    <w:rsid w:val="00F00994"/>
    <w:rsid w:val="00F20B53"/>
    <w:rsid w:val="00F23A0C"/>
    <w:rsid w:val="00F31FAA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D5774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74214E"/>
  <w15:docId w15:val="{DFFDAE7C-863B-491D-B935-4134308C2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663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AB0C76"/>
    <w:pPr>
      <w:spacing w:before="0" w:after="0"/>
      <w:ind w:left="567" w:hanging="567"/>
      <w:jc w:val="both"/>
    </w:pPr>
    <w:rPr>
      <w:b w:val="0"/>
      <w:caps w:val="0"/>
      <w:color w:val="auto"/>
    </w:rPr>
  </w:style>
  <w:style w:type="character" w:customStyle="1" w:styleId="20">
    <w:name w:val="список договора 2 уровень Знак"/>
    <w:link w:val="2"/>
    <w:rsid w:val="00AB0C76"/>
    <w:rPr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  <w:style w:type="paragraph" w:customStyle="1" w:styleId="ad">
    <w:name w:val="Новый"/>
    <w:basedOn w:val="a0"/>
    <w:rsid w:val="003745B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</TotalTime>
  <Pages>5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3</cp:revision>
  <cp:lastPrinted>2013-10-05T09:38:00Z</cp:lastPrinted>
  <dcterms:created xsi:type="dcterms:W3CDTF">2026-06-03T11:05:00Z</dcterms:created>
  <dcterms:modified xsi:type="dcterms:W3CDTF">2026-06-03T11:07:00Z</dcterms:modified>
</cp:coreProperties>
</file>